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F4D1E" w14:textId="4855EE78" w:rsidR="00796C85" w:rsidRPr="00796C85" w:rsidRDefault="00796C85" w:rsidP="00796C85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96C85">
        <w:rPr>
          <w:rFonts w:ascii="Arial" w:hAnsi="Arial" w:cs="Arial"/>
          <w:b/>
          <w:sz w:val="24"/>
          <w:lang w:val="en-US"/>
        </w:rPr>
        <w:t>3GPP TSG RAN WG1 Meeting #9</w:t>
      </w:r>
      <w:r w:rsidR="000A5AAC">
        <w:rPr>
          <w:rFonts w:ascii="Arial" w:hAnsi="Arial" w:cs="Arial"/>
          <w:b/>
          <w:sz w:val="24"/>
          <w:lang w:val="en-US"/>
        </w:rPr>
        <w:t>8</w:t>
      </w:r>
      <w:r w:rsidR="00F7038D">
        <w:rPr>
          <w:rFonts w:ascii="Arial" w:hAnsi="Arial" w:cs="Arial"/>
          <w:b/>
          <w:sz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7867B8">
        <w:rPr>
          <w:rFonts w:ascii="Arial" w:hAnsi="Arial" w:cs="Arial"/>
          <w:b/>
          <w:sz w:val="24"/>
          <w:lang w:val="en-US"/>
        </w:rPr>
        <w:t xml:space="preserve">   </w:t>
      </w:r>
      <w:r w:rsidR="003A27C8" w:rsidRPr="003A27C8">
        <w:rPr>
          <w:rFonts w:ascii="Arial" w:hAnsi="Arial" w:cs="Arial"/>
          <w:b/>
          <w:sz w:val="24"/>
          <w:lang w:val="en-US"/>
        </w:rPr>
        <w:t xml:space="preserve">              </w:t>
      </w:r>
      <w:r w:rsidR="007867B8" w:rsidRPr="003A27C8">
        <w:rPr>
          <w:rFonts w:ascii="Arial" w:hAnsi="Arial" w:cs="Arial"/>
          <w:b/>
          <w:sz w:val="24"/>
          <w:lang w:val="en-US"/>
        </w:rPr>
        <w:t>R</w:t>
      </w:r>
      <w:r w:rsidRPr="003A27C8">
        <w:rPr>
          <w:rFonts w:ascii="Arial" w:hAnsi="Arial" w:cs="Arial"/>
          <w:b/>
          <w:sz w:val="24"/>
          <w:lang w:val="en-US"/>
        </w:rPr>
        <w:t>1-19</w:t>
      </w:r>
      <w:r w:rsidR="007867B8" w:rsidRPr="003A27C8">
        <w:rPr>
          <w:rFonts w:ascii="Arial" w:hAnsi="Arial" w:cs="Arial"/>
          <w:b/>
          <w:sz w:val="24"/>
          <w:lang w:val="en-US"/>
        </w:rPr>
        <w:t>11407</w:t>
      </w:r>
    </w:p>
    <w:p w14:paraId="39E798A2" w14:textId="52EF326A" w:rsidR="00796C85" w:rsidRPr="006B47D2" w:rsidRDefault="00F7038D" w:rsidP="002571A2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Chongqing</w:t>
      </w:r>
      <w:r w:rsidR="006B47D2" w:rsidRPr="006B47D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China</w:t>
      </w:r>
      <w:r w:rsidR="006B47D2" w:rsidRPr="006B47D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14</w:t>
      </w:r>
      <w:r w:rsidRPr="00F7038D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-20</w:t>
      </w:r>
      <w:r w:rsidRPr="00F7038D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34F63">
        <w:rPr>
          <w:rFonts w:ascii="Arial" w:hAnsi="Arial" w:cs="Arial"/>
          <w:b/>
          <w:sz w:val="24"/>
          <w:lang w:val="en-US"/>
        </w:rPr>
        <w:t>,</w:t>
      </w:r>
      <w:r w:rsidR="006B47D2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October</w:t>
      </w:r>
      <w:r w:rsidR="006B47D2" w:rsidRPr="006B47D2">
        <w:rPr>
          <w:rFonts w:ascii="Arial" w:hAnsi="Arial" w:cs="Arial"/>
          <w:b/>
          <w:sz w:val="24"/>
          <w:lang w:val="en-US"/>
        </w:rPr>
        <w:t xml:space="preserve"> 2019</w:t>
      </w:r>
    </w:p>
    <w:p w14:paraId="04D74464" w14:textId="77777777" w:rsidR="007F656C" w:rsidRPr="00264AC9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1675305" w14:textId="3D093C6C" w:rsidR="00514DCF" w:rsidRPr="00264AC9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Source:</w:t>
      </w:r>
      <w:r w:rsidRPr="00264AC9">
        <w:rPr>
          <w:rFonts w:ascii="Arial" w:hAnsi="Arial" w:cs="Arial"/>
          <w:b/>
          <w:sz w:val="24"/>
          <w:lang w:val="en-US"/>
        </w:rPr>
        <w:tab/>
      </w:r>
      <w:proofErr w:type="spellStart"/>
      <w:r w:rsidR="006B47D2">
        <w:rPr>
          <w:rFonts w:ascii="Arial" w:hAnsi="Arial" w:cs="Arial"/>
          <w:b/>
          <w:sz w:val="24"/>
          <w:lang w:val="en-US"/>
        </w:rPr>
        <w:t>InterDigital</w:t>
      </w:r>
      <w:proofErr w:type="spellEnd"/>
      <w:r w:rsidR="006B47D2">
        <w:rPr>
          <w:rFonts w:ascii="Arial" w:hAnsi="Arial" w:cs="Arial"/>
          <w:b/>
          <w:sz w:val="24"/>
          <w:lang w:val="en-US"/>
        </w:rPr>
        <w:t>, Inc.</w:t>
      </w:r>
    </w:p>
    <w:p w14:paraId="03E8C47B" w14:textId="1A7CC961" w:rsidR="00A02FB8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Title:</w:t>
      </w:r>
      <w:r w:rsidR="00FB289B" w:rsidRPr="00264AC9">
        <w:rPr>
          <w:rFonts w:ascii="Arial" w:hAnsi="Arial" w:cs="Arial"/>
          <w:b/>
          <w:sz w:val="24"/>
          <w:lang w:val="en-US"/>
        </w:rPr>
        <w:tab/>
      </w:r>
      <w:r w:rsidR="00BA5CFE">
        <w:rPr>
          <w:rFonts w:ascii="Arial" w:hAnsi="Arial" w:cs="Arial"/>
          <w:b/>
          <w:sz w:val="24"/>
          <w:lang w:val="en-US"/>
        </w:rPr>
        <w:t xml:space="preserve">Feature Lead </w:t>
      </w:r>
      <w:r w:rsidR="00A02FB8" w:rsidRPr="00264AC9">
        <w:rPr>
          <w:rFonts w:ascii="Arial" w:hAnsi="Arial" w:cs="Arial"/>
          <w:b/>
          <w:sz w:val="24"/>
          <w:lang w:val="en-US"/>
        </w:rPr>
        <w:t>Summary</w:t>
      </w:r>
      <w:r w:rsidR="00A9517C">
        <w:rPr>
          <w:rFonts w:ascii="Arial" w:hAnsi="Arial" w:cs="Arial"/>
          <w:b/>
          <w:sz w:val="24"/>
          <w:lang w:val="en-US"/>
        </w:rPr>
        <w:t xml:space="preserve"> #</w:t>
      </w:r>
      <w:r w:rsidR="00C34F63">
        <w:rPr>
          <w:rFonts w:ascii="Arial" w:hAnsi="Arial" w:cs="Arial"/>
          <w:b/>
          <w:sz w:val="24"/>
          <w:lang w:val="en-US"/>
        </w:rPr>
        <w:t>1</w:t>
      </w:r>
      <w:r w:rsidR="00A02FB8" w:rsidRPr="00264AC9">
        <w:rPr>
          <w:rFonts w:ascii="Arial" w:hAnsi="Arial" w:cs="Arial"/>
          <w:b/>
          <w:sz w:val="24"/>
          <w:lang w:val="en-US"/>
        </w:rPr>
        <w:t xml:space="preserve"> for NR-V2X AI - 7.2.4.</w:t>
      </w:r>
      <w:r w:rsidR="006B47D2">
        <w:rPr>
          <w:rFonts w:ascii="Arial" w:hAnsi="Arial" w:cs="Arial"/>
          <w:b/>
          <w:sz w:val="24"/>
          <w:lang w:val="en-US"/>
        </w:rPr>
        <w:t>8</w:t>
      </w:r>
      <w:r w:rsidR="00A02FB8" w:rsidRPr="00264AC9">
        <w:rPr>
          <w:rFonts w:ascii="Arial" w:hAnsi="Arial" w:cs="Arial"/>
          <w:b/>
          <w:sz w:val="24"/>
          <w:lang w:val="en-US"/>
        </w:rPr>
        <w:t xml:space="preserve"> </w:t>
      </w:r>
      <w:r w:rsidR="00860A10">
        <w:rPr>
          <w:rFonts w:ascii="Arial" w:hAnsi="Arial" w:cs="Arial"/>
          <w:b/>
          <w:sz w:val="24"/>
          <w:lang w:val="en-US"/>
        </w:rPr>
        <w:t>SL RLM/RLF</w:t>
      </w:r>
    </w:p>
    <w:p w14:paraId="13C6581C" w14:textId="49EF99E5" w:rsidR="00103994" w:rsidRPr="00264AC9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Agenda item:</w:t>
      </w:r>
      <w:r w:rsidRPr="00264AC9">
        <w:rPr>
          <w:rFonts w:ascii="Arial" w:hAnsi="Arial" w:cs="Arial"/>
          <w:b/>
          <w:sz w:val="24"/>
          <w:lang w:val="en-US"/>
        </w:rPr>
        <w:tab/>
      </w:r>
      <w:r w:rsidR="00561D34" w:rsidRPr="00660D00">
        <w:rPr>
          <w:rFonts w:ascii="Arial" w:hAnsi="Arial" w:cs="Arial"/>
          <w:b/>
          <w:sz w:val="24"/>
          <w:lang w:val="en-US"/>
        </w:rPr>
        <w:t>7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2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4.</w:t>
      </w:r>
      <w:r w:rsidR="006B47D2">
        <w:rPr>
          <w:rFonts w:ascii="Arial" w:hAnsi="Arial" w:cs="Arial"/>
          <w:b/>
          <w:sz w:val="24"/>
          <w:lang w:val="en-US"/>
        </w:rPr>
        <w:t>8</w:t>
      </w:r>
    </w:p>
    <w:p w14:paraId="3B2EF134" w14:textId="77777777" w:rsidR="008762F7" w:rsidRPr="00264AC9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264AC9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2E8393A" w14:textId="77777777" w:rsidR="00702009" w:rsidRPr="00264AC9" w:rsidRDefault="00E71EC1" w:rsidP="00702009">
      <w:pPr>
        <w:pStyle w:val="3GPPH1"/>
        <w:tabs>
          <w:tab w:val="clear" w:pos="432"/>
          <w:tab w:val="num" w:pos="426"/>
        </w:tabs>
        <w:rPr>
          <w:lang w:val="en-US"/>
        </w:rPr>
      </w:pPr>
      <w:r w:rsidRPr="00264AC9">
        <w:rPr>
          <w:lang w:val="en-US"/>
        </w:rPr>
        <w:t>Introduction</w:t>
      </w:r>
    </w:p>
    <w:p w14:paraId="001A7CBC" w14:textId="74E6994E" w:rsidR="00F217FC" w:rsidRPr="00594860" w:rsidRDefault="00615644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rFonts w:asciiTheme="minorHAnsi" w:hAnsiTheme="minorHAnsi" w:cs="Arial"/>
          <w:iCs/>
          <w:sz w:val="22"/>
          <w:lang w:val="en-US"/>
        </w:rPr>
      </w:pPr>
      <w:r w:rsidRPr="00594860">
        <w:rPr>
          <w:rFonts w:asciiTheme="minorHAnsi" w:hAnsiTheme="minorHAnsi" w:cs="Arial"/>
          <w:iCs/>
          <w:sz w:val="22"/>
          <w:lang w:val="en-US"/>
        </w:rPr>
        <w:t xml:space="preserve">This is a summary document for AI 7.2.4.8 Others. The summary </w:t>
      </w:r>
      <w:r w:rsidR="00870EF2">
        <w:rPr>
          <w:rFonts w:asciiTheme="minorHAnsi" w:hAnsiTheme="minorHAnsi" w:cs="Arial"/>
          <w:iCs/>
          <w:sz w:val="22"/>
          <w:lang w:val="en-US"/>
        </w:rPr>
        <w:t>is for sidelink RLM/RLF in NR V2X for unicast and contributions related to other V2X sub-agenda are not summarized in this document.</w:t>
      </w:r>
    </w:p>
    <w:p w14:paraId="1FD6B5CA" w14:textId="2A1F6A59" w:rsidR="00E12C93" w:rsidRDefault="00E12C93" w:rsidP="00E12C93">
      <w:pPr>
        <w:pStyle w:val="3GPPText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>RAN2 has a progress on sidelink RLM/RLF and sent reply LS</w:t>
      </w:r>
      <w:r w:rsidR="00870EF2">
        <w:rPr>
          <w:rFonts w:asciiTheme="minorHAnsi" w:hAnsiTheme="minorHAnsi" w:cs="Arial"/>
          <w:szCs w:val="22"/>
        </w:rPr>
        <w:t xml:space="preserve"> to RAN1</w:t>
      </w:r>
      <w:r>
        <w:rPr>
          <w:rFonts w:asciiTheme="minorHAnsi" w:hAnsiTheme="minorHAnsi" w:cs="Arial"/>
          <w:szCs w:val="22"/>
        </w:rPr>
        <w:t xml:space="preserve"> </w:t>
      </w:r>
      <w:r w:rsidR="00025A68">
        <w:rPr>
          <w:rFonts w:asciiTheme="minorHAnsi" w:hAnsiTheme="minorHAnsi" w:cs="Arial"/>
          <w:szCs w:val="22"/>
        </w:rPr>
        <w:t>as following</w:t>
      </w:r>
      <w:r>
        <w:rPr>
          <w:rFonts w:asciiTheme="minorHAnsi" w:hAnsiTheme="minorHAnsi" w:cs="Arial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12C93" w14:paraId="2669EE8B" w14:textId="77777777" w:rsidTr="0048766B">
        <w:tc>
          <w:tcPr>
            <w:tcW w:w="9962" w:type="dxa"/>
          </w:tcPr>
          <w:p w14:paraId="2D365B1A" w14:textId="1951C4C5" w:rsidR="00870EF2" w:rsidRPr="00870EF2" w:rsidRDefault="00870EF2" w:rsidP="0048766B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zh-CN"/>
              </w:rPr>
            </w:pPr>
            <w:r w:rsidRPr="00870EF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</w:rPr>
              <w:t>R2-1908466</w:t>
            </w:r>
          </w:p>
          <w:p w14:paraId="0B08D489" w14:textId="123F9B52" w:rsidR="00E12C93" w:rsidRPr="00870EF2" w:rsidRDefault="00E12C93" w:rsidP="0048766B">
            <w:pPr>
              <w:rPr>
                <w:rFonts w:asciiTheme="minorHAnsi" w:hAnsiTheme="minorHAnsi" w:cs="Arial"/>
                <w:sz w:val="22"/>
                <w:szCs w:val="22"/>
                <w:lang w:eastAsia="zh-CN"/>
              </w:rPr>
            </w:pPr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>RAN2 has discussed SL RLM/RLF and made the following agreements:</w:t>
            </w:r>
          </w:p>
          <w:p w14:paraId="6CCE508D" w14:textId="77777777" w:rsidR="00E12C93" w:rsidRPr="00870EF2" w:rsidRDefault="00E12C93" w:rsidP="0048766B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2"/>
                <w:szCs w:val="22"/>
                <w:lang w:eastAsia="zh-CN"/>
              </w:rPr>
            </w:pPr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 xml:space="preserve">Even though transmission of sidelink signal occur irregularly, RAN2 assumes that the physical layer provides periodic indications of IS/OOS to the upper layer as in </w:t>
            </w:r>
            <w:proofErr w:type="spellStart"/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>Uu</w:t>
            </w:r>
            <w:proofErr w:type="spellEnd"/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 xml:space="preserve"> RLM </w:t>
            </w:r>
          </w:p>
          <w:p w14:paraId="41F527AF" w14:textId="77777777" w:rsidR="00E12C93" w:rsidRPr="00870EF2" w:rsidRDefault="00E12C93" w:rsidP="0048766B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2"/>
                <w:szCs w:val="22"/>
                <w:lang w:eastAsia="zh-CN"/>
              </w:rPr>
            </w:pPr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 xml:space="preserve">From RAN2 perspective, both peer UEs involved in unicast transmission perform </w:t>
            </w:r>
            <w:bookmarkStart w:id="1" w:name="_Hlk8900718"/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>RLM/RLF detection</w:t>
            </w:r>
            <w:bookmarkEnd w:id="1"/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>.</w:t>
            </w:r>
          </w:p>
          <w:p w14:paraId="75004527" w14:textId="77777777" w:rsidR="00E12C93" w:rsidRDefault="00E12C93" w:rsidP="0048766B">
            <w:pPr>
              <w:pStyle w:val="3GPPText"/>
              <w:rPr>
                <w:rFonts w:asciiTheme="minorHAnsi" w:hAnsiTheme="minorHAnsi" w:cs="Arial"/>
                <w:szCs w:val="22"/>
              </w:rPr>
            </w:pPr>
            <w:r w:rsidRPr="00870EF2">
              <w:rPr>
                <w:rFonts w:asciiTheme="minorHAnsi" w:hAnsiTheme="minorHAnsi" w:cs="Arial"/>
                <w:szCs w:val="22"/>
                <w:lang w:eastAsia="zh-CN"/>
              </w:rPr>
              <w:t>FFS on whether periodic indications of IS/OOS based RLM/RLF is reused or any additional new mechanism is needed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 </w:t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</w:p>
        </w:tc>
      </w:tr>
    </w:tbl>
    <w:p w14:paraId="47748B06" w14:textId="3BDF7469" w:rsidR="00E12C93" w:rsidRDefault="00E12C93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rFonts w:asciiTheme="minorHAnsi" w:hAnsiTheme="minorHAnsi" w:cs="Arial"/>
          <w:iCs/>
          <w:sz w:val="22"/>
          <w:lang w:val="en-US"/>
        </w:rPr>
      </w:pPr>
    </w:p>
    <w:p w14:paraId="37D78098" w14:textId="40BC1189" w:rsidR="00870EF2" w:rsidRPr="007463B0" w:rsidRDefault="00870EF2" w:rsidP="00870EF2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rFonts w:asciiTheme="minorHAnsi" w:hAnsiTheme="minorHAnsi" w:cs="Arial"/>
          <w:sz w:val="22"/>
          <w:szCs w:val="22"/>
        </w:rPr>
      </w:pPr>
      <w:r w:rsidRPr="007463B0">
        <w:rPr>
          <w:rFonts w:asciiTheme="minorHAnsi" w:hAnsiTheme="minorHAnsi" w:cs="Arial"/>
          <w:sz w:val="22"/>
          <w:szCs w:val="22"/>
        </w:rPr>
        <w:t xml:space="preserve">Based on the latest RAN2 agreements, the following issues </w:t>
      </w:r>
      <w:r w:rsidR="00774CB5" w:rsidRPr="007463B0">
        <w:rPr>
          <w:rFonts w:asciiTheme="minorHAnsi" w:hAnsiTheme="minorHAnsi" w:cs="Arial"/>
          <w:sz w:val="22"/>
          <w:szCs w:val="22"/>
        </w:rPr>
        <w:t xml:space="preserve">need to be </w:t>
      </w:r>
      <w:r w:rsidR="00502EBF" w:rsidRPr="007463B0">
        <w:rPr>
          <w:rFonts w:asciiTheme="minorHAnsi" w:hAnsiTheme="minorHAnsi" w:cs="Arial"/>
          <w:sz w:val="22"/>
          <w:szCs w:val="22"/>
        </w:rPr>
        <w:t>discussed</w:t>
      </w:r>
      <w:r w:rsidRPr="007463B0">
        <w:rPr>
          <w:rFonts w:asciiTheme="minorHAnsi" w:hAnsiTheme="minorHAnsi" w:cs="Arial"/>
          <w:sz w:val="22"/>
          <w:szCs w:val="22"/>
        </w:rPr>
        <w:t xml:space="preserve"> in RAN1</w:t>
      </w:r>
      <w:r w:rsidR="007463B0" w:rsidRPr="007463B0">
        <w:rPr>
          <w:rFonts w:asciiTheme="minorHAnsi" w:hAnsiTheme="minorHAnsi" w:cs="Arial"/>
          <w:sz w:val="22"/>
          <w:szCs w:val="22"/>
          <w:lang w:val="en-US"/>
        </w:rPr>
        <w:t xml:space="preserve"> to make further progress</w:t>
      </w:r>
      <w:r w:rsidRPr="007463B0">
        <w:rPr>
          <w:rFonts w:asciiTheme="minorHAnsi" w:hAnsiTheme="minorHAnsi" w:cs="Arial"/>
          <w:sz w:val="22"/>
          <w:szCs w:val="22"/>
        </w:rPr>
        <w:t>:</w:t>
      </w:r>
    </w:p>
    <w:p w14:paraId="2C6BF916" w14:textId="65FB388A" w:rsidR="00870EF2" w:rsidRPr="007463B0" w:rsidRDefault="00870EF2" w:rsidP="00870EF2">
      <w:pPr>
        <w:pStyle w:val="ListParagraph"/>
        <w:widowControl w:val="0"/>
        <w:numPr>
          <w:ilvl w:val="0"/>
          <w:numId w:val="37"/>
        </w:numPr>
        <w:spacing w:line="360" w:lineRule="auto"/>
        <w:jc w:val="both"/>
        <w:rPr>
          <w:rFonts w:asciiTheme="minorHAnsi" w:hAnsiTheme="minorHAnsi" w:cs="Arial"/>
          <w:iCs/>
        </w:rPr>
      </w:pPr>
      <w:r w:rsidRPr="007463B0">
        <w:rPr>
          <w:rFonts w:asciiTheme="minorHAnsi" w:hAnsiTheme="minorHAnsi" w:cs="Arial"/>
          <w:iCs/>
        </w:rPr>
        <w:t>Support of periodic IS/OOS for sidelink RLM/RLF is feasible considering that the sidelink traffic could be aperiodic</w:t>
      </w:r>
    </w:p>
    <w:p w14:paraId="71B503B6" w14:textId="2EBECF0E" w:rsidR="00870EF2" w:rsidRPr="007463B0" w:rsidRDefault="00870EF2" w:rsidP="00870EF2">
      <w:pPr>
        <w:pStyle w:val="ListParagraph"/>
        <w:widowControl w:val="0"/>
        <w:numPr>
          <w:ilvl w:val="0"/>
          <w:numId w:val="37"/>
        </w:numPr>
        <w:spacing w:line="360" w:lineRule="auto"/>
        <w:jc w:val="both"/>
        <w:rPr>
          <w:rFonts w:asciiTheme="minorHAnsi" w:hAnsiTheme="minorHAnsi" w:cs="Arial"/>
          <w:iCs/>
        </w:rPr>
      </w:pPr>
      <w:r w:rsidRPr="007463B0">
        <w:rPr>
          <w:rFonts w:asciiTheme="minorHAnsi" w:hAnsiTheme="minorHAnsi" w:cs="Arial"/>
          <w:iCs/>
        </w:rPr>
        <w:t>If periodic IS/OOS is supported, how to handle the case where no sidelink signal is detected within an RLM indication period</w:t>
      </w:r>
    </w:p>
    <w:p w14:paraId="691A1956" w14:textId="63975F32" w:rsidR="00870EF2" w:rsidRPr="007463B0" w:rsidRDefault="00870EF2" w:rsidP="00870EF2">
      <w:pPr>
        <w:pStyle w:val="ListParagraph"/>
        <w:widowControl w:val="0"/>
        <w:numPr>
          <w:ilvl w:val="0"/>
          <w:numId w:val="37"/>
        </w:numPr>
        <w:spacing w:line="360" w:lineRule="auto"/>
        <w:jc w:val="both"/>
        <w:rPr>
          <w:rFonts w:asciiTheme="minorHAnsi" w:hAnsiTheme="minorHAnsi" w:cs="Arial"/>
          <w:iCs/>
        </w:rPr>
      </w:pPr>
      <w:r w:rsidRPr="007463B0">
        <w:rPr>
          <w:rFonts w:asciiTheme="minorHAnsi" w:hAnsiTheme="minorHAnsi" w:cs="Arial"/>
          <w:iCs/>
        </w:rPr>
        <w:t>How to determine IS/OOS at Tx/Rx UE</w:t>
      </w:r>
    </w:p>
    <w:p w14:paraId="0681AD06" w14:textId="56818D50" w:rsidR="00870EF2" w:rsidRPr="007463B0" w:rsidRDefault="00870EF2" w:rsidP="004B0D4E">
      <w:pPr>
        <w:pStyle w:val="ListParagraph"/>
        <w:widowControl w:val="0"/>
        <w:numPr>
          <w:ilvl w:val="0"/>
          <w:numId w:val="37"/>
        </w:numPr>
        <w:spacing w:line="360" w:lineRule="auto"/>
        <w:jc w:val="both"/>
        <w:rPr>
          <w:rFonts w:asciiTheme="minorHAnsi" w:hAnsiTheme="minorHAnsi" w:cs="Arial"/>
          <w:iCs/>
        </w:rPr>
      </w:pPr>
      <w:r w:rsidRPr="007463B0">
        <w:rPr>
          <w:rFonts w:asciiTheme="minorHAnsi" w:hAnsiTheme="minorHAnsi" w:cs="Arial"/>
          <w:iCs/>
        </w:rPr>
        <w:t>Which sidelink RS is used for sidelink RLM in the case that measurement of sidelink RS is used for RLM</w:t>
      </w:r>
    </w:p>
    <w:p w14:paraId="35481548" w14:textId="3782AF40" w:rsidR="00FE5DB0" w:rsidRDefault="00F217FC" w:rsidP="00612A12">
      <w:pPr>
        <w:pStyle w:val="3GPPH1"/>
        <w:rPr>
          <w:lang w:val="en-US"/>
        </w:rPr>
      </w:pPr>
      <w:r>
        <w:rPr>
          <w:lang w:val="en-US"/>
        </w:rPr>
        <w:t>Sidelink RLM/RLF</w:t>
      </w:r>
    </w:p>
    <w:p w14:paraId="41782164" w14:textId="1AC676EC" w:rsidR="00D70CE3" w:rsidRDefault="007849E3" w:rsidP="00EA6336">
      <w:pPr>
        <w:pStyle w:val="3GPPText"/>
        <w:rPr>
          <w:rFonts w:asciiTheme="minorHAnsi" w:hAnsiTheme="minorHAnsi" w:cs="Arial"/>
          <w:szCs w:val="22"/>
        </w:rPr>
      </w:pPr>
      <w:r w:rsidRPr="00FF17A8">
        <w:rPr>
          <w:rFonts w:asciiTheme="minorHAnsi" w:hAnsiTheme="minorHAnsi" w:cs="Arial"/>
          <w:szCs w:val="22"/>
        </w:rPr>
        <w:t>In</w:t>
      </w:r>
      <w:r w:rsidR="00615644" w:rsidRPr="00FF17A8">
        <w:rPr>
          <w:rFonts w:asciiTheme="minorHAnsi" w:hAnsiTheme="minorHAnsi" w:cs="Arial"/>
          <w:szCs w:val="22"/>
        </w:rPr>
        <w:t xml:space="preserve"> this section, </w:t>
      </w:r>
      <w:r w:rsidRPr="00FF17A8">
        <w:rPr>
          <w:rFonts w:asciiTheme="minorHAnsi" w:hAnsiTheme="minorHAnsi" w:cs="Arial"/>
          <w:szCs w:val="22"/>
        </w:rPr>
        <w:t xml:space="preserve">we provide summary of </w:t>
      </w:r>
      <w:r w:rsidR="00211257" w:rsidRPr="00FF17A8">
        <w:rPr>
          <w:rFonts w:asciiTheme="minorHAnsi" w:hAnsiTheme="minorHAnsi" w:cs="Arial"/>
          <w:szCs w:val="22"/>
        </w:rPr>
        <w:t>contributions</w:t>
      </w:r>
      <w:r w:rsidRPr="00FF17A8">
        <w:rPr>
          <w:rFonts w:asciiTheme="minorHAnsi" w:hAnsiTheme="minorHAnsi" w:cs="Arial"/>
          <w:szCs w:val="22"/>
        </w:rPr>
        <w:t xml:space="preserve"> </w:t>
      </w:r>
      <w:r w:rsidR="00D70CE3" w:rsidRPr="00FF17A8">
        <w:rPr>
          <w:rFonts w:asciiTheme="minorHAnsi" w:hAnsiTheme="minorHAnsi" w:cs="Arial"/>
          <w:szCs w:val="22"/>
        </w:rPr>
        <w:t xml:space="preserve">related </w:t>
      </w:r>
      <w:r w:rsidR="00502EBF">
        <w:rPr>
          <w:rFonts w:asciiTheme="minorHAnsi" w:hAnsiTheme="minorHAnsi" w:cs="Arial"/>
          <w:szCs w:val="22"/>
        </w:rPr>
        <w:t xml:space="preserve">to </w:t>
      </w:r>
      <w:r w:rsidR="00D70CE3" w:rsidRPr="00FF17A8">
        <w:rPr>
          <w:rFonts w:asciiTheme="minorHAnsi" w:hAnsiTheme="minorHAnsi" w:cs="Arial"/>
          <w:szCs w:val="22"/>
        </w:rPr>
        <w:t xml:space="preserve">sidelink RLM/RLF </w:t>
      </w:r>
      <w:r w:rsidRPr="00FF17A8">
        <w:rPr>
          <w:rFonts w:asciiTheme="minorHAnsi" w:hAnsiTheme="minorHAnsi" w:cs="Arial"/>
          <w:szCs w:val="22"/>
        </w:rPr>
        <w:t xml:space="preserve">which </w:t>
      </w:r>
      <w:r w:rsidR="00D70CE3" w:rsidRPr="00FF17A8">
        <w:rPr>
          <w:rFonts w:asciiTheme="minorHAnsi" w:hAnsiTheme="minorHAnsi" w:cs="Arial"/>
          <w:szCs w:val="22"/>
        </w:rPr>
        <w:t>is</w:t>
      </w:r>
      <w:r w:rsidRPr="00FF17A8">
        <w:rPr>
          <w:rFonts w:asciiTheme="minorHAnsi" w:hAnsiTheme="minorHAnsi" w:cs="Arial"/>
          <w:szCs w:val="22"/>
        </w:rPr>
        <w:t xml:space="preserve"> RAN2 led aspect</w:t>
      </w:r>
      <w:r w:rsidR="00D70CE3" w:rsidRPr="00FF17A8">
        <w:rPr>
          <w:rFonts w:asciiTheme="minorHAnsi" w:hAnsiTheme="minorHAnsi" w:cs="Arial"/>
          <w:szCs w:val="22"/>
        </w:rPr>
        <w:t xml:space="preserve"> (RAN1 as secondary)</w:t>
      </w:r>
      <w:r w:rsidRPr="00FF17A8">
        <w:rPr>
          <w:rFonts w:asciiTheme="minorHAnsi" w:hAnsiTheme="minorHAnsi" w:cs="Arial"/>
          <w:szCs w:val="22"/>
        </w:rPr>
        <w:t xml:space="preserve">. </w:t>
      </w:r>
    </w:p>
    <w:p w14:paraId="678F2214" w14:textId="77777777" w:rsidR="00502EBF" w:rsidRDefault="00502EBF" w:rsidP="00EA6336">
      <w:pPr>
        <w:pStyle w:val="3GPPText"/>
        <w:rPr>
          <w:rFonts w:asciiTheme="minorHAnsi" w:hAnsiTheme="minorHAnsi" w:cs="Arial"/>
          <w:szCs w:val="22"/>
        </w:rPr>
      </w:pPr>
    </w:p>
    <w:p w14:paraId="23DB8C11" w14:textId="77777777" w:rsidR="00F7038D" w:rsidRPr="00F7038D" w:rsidRDefault="00F7038D" w:rsidP="00F7038D">
      <w:pPr>
        <w:rPr>
          <w:rFonts w:asciiTheme="minorHAnsi" w:hAnsiTheme="minorHAnsi" w:cstheme="minorHAnsi"/>
          <w:b/>
          <w:bCs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Issue #1: support periodic IS/OOS for sidelink RLM/RLF</w:t>
      </w:r>
    </w:p>
    <w:p w14:paraId="38991C67" w14:textId="77777777" w:rsidR="00F7038D" w:rsidRPr="00F7038D" w:rsidRDefault="00F7038D" w:rsidP="00F7038D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sz w:val="22"/>
          <w:szCs w:val="22"/>
          <w:lang w:eastAsia="x-none"/>
        </w:rPr>
        <w:t xml:space="preserve">Yes: </w:t>
      </w:r>
    </w:p>
    <w:p w14:paraId="64E3660B" w14:textId="77777777" w:rsidR="00F7038D" w:rsidRPr="00F7038D" w:rsidRDefault="00F7038D" w:rsidP="00F7038D">
      <w:pPr>
        <w:ind w:left="1440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lastRenderedPageBreak/>
        <w:t xml:space="preserve">[Lenovo,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MotM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], [Vivo], [Samsung, FirstNet], [CATT], [IDC], [LG],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], [MTK], [ZTE,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Sanechips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], [Nokia, NSB],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FutureWei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], [NTT],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Convida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</w:t>
      </w:r>
    </w:p>
    <w:p w14:paraId="02CEB0E8" w14:textId="77777777" w:rsidR="00F7038D" w:rsidRPr="00F7038D" w:rsidRDefault="00F7038D" w:rsidP="00F7038D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No: </w:t>
      </w:r>
    </w:p>
    <w:p w14:paraId="4E655FE4" w14:textId="77777777" w:rsidR="00F7038D" w:rsidRPr="00F7038D" w:rsidRDefault="00F7038D" w:rsidP="00F7038D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[Ericsson], 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</w:rPr>
        <w:t>HW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</w:t>
      </w:r>
    </w:p>
    <w:p w14:paraId="221C7CBB" w14:textId="77777777" w:rsidR="00F7038D" w:rsidRPr="00F7038D" w:rsidRDefault="00F7038D" w:rsidP="00F7038D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There is no sidelink RS adequate to use for sidelink RLM measurement [Ericsson][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</w:rPr>
        <w:t>HW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</w:t>
      </w:r>
    </w:p>
    <w:p w14:paraId="39E9E6AE" w14:textId="77777777" w:rsidR="00F7038D" w:rsidRPr="00F7038D" w:rsidRDefault="00F7038D" w:rsidP="00F7038D">
      <w:pPr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</w:p>
    <w:p w14:paraId="5D436565" w14:textId="407F29BC" w:rsidR="00F7038D" w:rsidRPr="00F7038D" w:rsidRDefault="00F7038D" w:rsidP="00F7038D">
      <w:pPr>
        <w:rPr>
          <w:rFonts w:asciiTheme="minorHAnsi" w:hAnsiTheme="minorHAnsi" w:cstheme="minorHAnsi"/>
          <w:b/>
          <w:bCs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b/>
          <w:bCs/>
          <w:sz w:val="22"/>
          <w:szCs w:val="22"/>
          <w:lang w:val="en-US" w:eastAsia="ko-KR"/>
        </w:rPr>
        <w:t>Issue #2: how to handle</w:t>
      </w:r>
      <w:r w:rsidR="004B35A5">
        <w:rPr>
          <w:rFonts w:asciiTheme="minorHAnsi" w:hAnsiTheme="minorHAnsi" w:cstheme="minorHAnsi"/>
          <w:b/>
          <w:bCs/>
          <w:sz w:val="22"/>
          <w:szCs w:val="22"/>
          <w:lang w:val="en-US" w:eastAsia="ko-KR"/>
        </w:rPr>
        <w:t xml:space="preserve"> the case where </w:t>
      </w:r>
      <w:r w:rsidRPr="00F7038D">
        <w:rPr>
          <w:rFonts w:asciiTheme="minorHAnsi" w:hAnsiTheme="minorHAnsi" w:cstheme="minorHAnsi"/>
          <w:b/>
          <w:bCs/>
          <w:sz w:val="22"/>
          <w:szCs w:val="22"/>
          <w:lang w:val="en-US" w:eastAsia="ko-KR"/>
        </w:rPr>
        <w:t>no RLM measurement</w:t>
      </w:r>
      <w:r w:rsidR="004B35A5">
        <w:rPr>
          <w:rFonts w:asciiTheme="minorHAnsi" w:hAnsiTheme="minorHAnsi" w:cstheme="minorHAnsi"/>
          <w:b/>
          <w:bCs/>
          <w:sz w:val="22"/>
          <w:szCs w:val="22"/>
          <w:lang w:val="en-US" w:eastAsia="ko-KR"/>
        </w:rPr>
        <w:t xml:space="preserve"> is available</w:t>
      </w:r>
      <w:r w:rsidRPr="00F7038D">
        <w:rPr>
          <w:rFonts w:asciiTheme="minorHAnsi" w:hAnsiTheme="minorHAnsi" w:cstheme="minorHAnsi"/>
          <w:b/>
          <w:bCs/>
          <w:sz w:val="22"/>
          <w:szCs w:val="22"/>
          <w:lang w:val="en-US" w:eastAsia="ko-KR"/>
        </w:rPr>
        <w:t xml:space="preserve"> in a</w:t>
      </w:r>
      <w:r w:rsidR="004B35A5">
        <w:rPr>
          <w:rFonts w:asciiTheme="minorHAnsi" w:hAnsiTheme="minorHAnsi" w:cstheme="minorHAnsi"/>
          <w:b/>
          <w:bCs/>
          <w:sz w:val="22"/>
          <w:szCs w:val="22"/>
          <w:lang w:val="en-US" w:eastAsia="ko-KR"/>
        </w:rPr>
        <w:t>n</w:t>
      </w:r>
      <w:r w:rsidRPr="00F7038D">
        <w:rPr>
          <w:rFonts w:asciiTheme="minorHAnsi" w:hAnsiTheme="minorHAnsi" w:cstheme="minorHAnsi"/>
          <w:b/>
          <w:bCs/>
          <w:sz w:val="22"/>
          <w:szCs w:val="22"/>
          <w:lang w:val="en-US" w:eastAsia="ko-KR"/>
        </w:rPr>
        <w:t xml:space="preserve"> RLM indication period due to no data to send at Tx UE</w:t>
      </w:r>
    </w:p>
    <w:p w14:paraId="7D95B8C4" w14:textId="77777777" w:rsidR="00F7038D" w:rsidRPr="00F7038D" w:rsidRDefault="00F7038D" w:rsidP="00F7038D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Option-1: An additional indication is introduced</w:t>
      </w:r>
    </w:p>
    <w:p w14:paraId="73DE38AD" w14:textId="77777777" w:rsidR="00F7038D" w:rsidRPr="00F7038D" w:rsidRDefault="00F7038D" w:rsidP="00F7038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[IDC], [MTK],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 [Nokia, NSB]</w:t>
      </w:r>
    </w:p>
    <w:p w14:paraId="2F314042" w14:textId="77777777" w:rsidR="00F7038D" w:rsidRPr="00F7038D" w:rsidRDefault="00F7038D" w:rsidP="00F7038D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For example, No Sync or No RS indication can be introduced and used when a UE received no signal during the indication period. It is needed to avoid faulty RLF declaration [IDC],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 [Nokia, NSB], 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MTK]</w:t>
      </w:r>
    </w:p>
    <w:p w14:paraId="0F7ADDC0" w14:textId="77777777" w:rsidR="00F7038D" w:rsidRPr="00F7038D" w:rsidRDefault="00F7038D" w:rsidP="00F7038D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Starting time and duration for “no traffic” period should be informed to the Rx UE [MTK]</w:t>
      </w:r>
    </w:p>
    <w:p w14:paraId="7799C3F2" w14:textId="77777777" w:rsidR="00F7038D" w:rsidRPr="00F7038D" w:rsidRDefault="00F7038D" w:rsidP="00F7038D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Option-2: A Rx UE can trigger SL RLM RS transmission</w:t>
      </w:r>
    </w:p>
    <w:p w14:paraId="60FF19C4" w14:textId="77777777" w:rsidR="00F7038D" w:rsidRPr="00F7038D" w:rsidRDefault="00F7038D" w:rsidP="00F7038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Convida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358C61F9" w14:textId="77777777" w:rsidR="00F7038D" w:rsidRPr="00F7038D" w:rsidRDefault="00F7038D" w:rsidP="00F7038D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A dummy bit for PSSCH can be transmitted when SL RLM RS is triggered by the Rx UE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433FAFC0" w14:textId="6CE33885" w:rsidR="00F7038D" w:rsidRPr="00F7038D" w:rsidRDefault="00F7038D" w:rsidP="00F7038D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</w:t>
      </w:r>
      <w:r w:rsidR="004B35A5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3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: Periodic transmission (e.g., dummy traffic or RS) is supported</w:t>
      </w:r>
    </w:p>
    <w:p w14:paraId="7D463AFA" w14:textId="77777777" w:rsidR="00F7038D" w:rsidRPr="00F7038D" w:rsidRDefault="00F7038D" w:rsidP="00F7038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[ASUS]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, [Lenovo,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MotM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</w:t>
      </w:r>
    </w:p>
    <w:p w14:paraId="0A518E0C" w14:textId="5E0AE694" w:rsidR="00F7038D" w:rsidRPr="00F7038D" w:rsidRDefault="00F7038D" w:rsidP="00F7038D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Option-</w:t>
      </w:r>
      <w:r w:rsidR="004B35A5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4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: No indication to upper layer</w:t>
      </w:r>
    </w:p>
    <w:p w14:paraId="75C31455" w14:textId="4C340CB6" w:rsidR="00F7038D" w:rsidRDefault="00F7038D" w:rsidP="00F7038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[Vivo], [ZTE,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Sanechips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  <w:r w:rsidR="00BD42B3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</w:t>
      </w:r>
      <w:proofErr w:type="spellStart"/>
      <w:r w:rsidR="00BD42B3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FutureWei</w:t>
      </w:r>
      <w:proofErr w:type="spellEnd"/>
      <w:r w:rsidR="00BD42B3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14F6123D" w14:textId="2A0721A8" w:rsidR="004B35A5" w:rsidRPr="00F7038D" w:rsidRDefault="004B35A5" w:rsidP="004B35A5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5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: A mechanism is needed but details are FFS</w:t>
      </w:r>
    </w:p>
    <w:p w14:paraId="67FAA0C2" w14:textId="74158976" w:rsidR="004B35A5" w:rsidRDefault="004B35A5" w:rsidP="004B35A5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[LG], 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</w:rPr>
        <w:t>HW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794756B2" w14:textId="0AC8C5FA" w:rsidR="00BD42B3" w:rsidRDefault="00BD42B3" w:rsidP="00BD42B3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Option-6: send OOS to upper layer</w:t>
      </w:r>
    </w:p>
    <w:p w14:paraId="535FC81C" w14:textId="23AA534D" w:rsidR="00BD42B3" w:rsidRDefault="00BD42B3" w:rsidP="00BD42B3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[Samsung][LG]</w:t>
      </w:r>
    </w:p>
    <w:p w14:paraId="6A5F2866" w14:textId="3B2FBF91" w:rsidR="00BD42B3" w:rsidRDefault="00BD42B3" w:rsidP="00F7038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1D4F9C4" w14:textId="1FCF4D2D" w:rsidR="00681307" w:rsidRPr="00A91190" w:rsidRDefault="003A27C8" w:rsidP="00F7038D">
      <w:pPr>
        <w:rPr>
          <w:rFonts w:asciiTheme="minorHAnsi" w:hAnsiTheme="minorHAnsi" w:cstheme="minorHAnsi"/>
          <w:b/>
          <w:bCs/>
          <w:sz w:val="22"/>
          <w:szCs w:val="22"/>
          <w:u w:val="single"/>
          <w:lang w:eastAsia="x-none"/>
        </w:rPr>
      </w:pPr>
      <w:r w:rsidRPr="00A91190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eastAsia="x-none"/>
        </w:rPr>
        <w:t>Proposal for</w:t>
      </w:r>
      <w:r w:rsidR="00681307" w:rsidRPr="00A91190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eastAsia="x-none"/>
        </w:rPr>
        <w:t xml:space="preserve"> agreement</w:t>
      </w:r>
      <w:r w:rsidR="00C16EAF" w:rsidRPr="00A91190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eastAsia="x-none"/>
        </w:rPr>
        <w:t xml:space="preserve"> (no consensus)</w:t>
      </w:r>
    </w:p>
    <w:p w14:paraId="2E9B9816" w14:textId="09DD67AE" w:rsidR="00EA7163" w:rsidRPr="00C258DF" w:rsidRDefault="0042289F" w:rsidP="00C258DF">
      <w:p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Down select one of the following option</w:t>
      </w:r>
      <w:r w:rsid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s</w:t>
      </w:r>
      <w:r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to determine</w:t>
      </w:r>
      <w:r w:rsid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if a Rx UE is </w:t>
      </w:r>
      <w:r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IS/OOS</w:t>
      </w:r>
      <w:r w:rsidR="00681307"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when </w:t>
      </w:r>
      <w:r w:rsid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the</w:t>
      </w:r>
      <w:r w:rsidR="00681307"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</w:t>
      </w:r>
      <w:r w:rsid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Rx </w:t>
      </w:r>
      <w:r w:rsidR="00681307"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UE received a signal associated with the unicast link</w:t>
      </w:r>
    </w:p>
    <w:p w14:paraId="394A06C5" w14:textId="77375558" w:rsidR="0042289F" w:rsidRPr="00C258DF" w:rsidRDefault="0042289F" w:rsidP="00C258DF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Option-1: </w:t>
      </w:r>
      <w:r w:rsidR="00681307"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h</w:t>
      </w:r>
      <w:r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ypothetical BLER based on measurement from SL-RS</w:t>
      </w:r>
    </w:p>
    <w:p w14:paraId="58D0BD4F" w14:textId="1D43B070" w:rsidR="0042289F" w:rsidRPr="00C258DF" w:rsidRDefault="0042289F" w:rsidP="00C258DF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Option-2: decoding status of SCI</w:t>
      </w:r>
      <w:r w:rsidR="00F14FA7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</w:t>
      </w:r>
    </w:p>
    <w:p w14:paraId="1A38AAD0" w14:textId="715122BB" w:rsidR="00936F72" w:rsidRPr="00F14FA7" w:rsidRDefault="00681307" w:rsidP="00F14FA7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Option-3: no support of IS/OOS indication to upper layer</w:t>
      </w:r>
    </w:p>
    <w:p w14:paraId="327748F9" w14:textId="77777777" w:rsidR="00C258DF" w:rsidRDefault="00C258DF" w:rsidP="00681307">
      <w:p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</w:p>
    <w:p w14:paraId="0FDF2405" w14:textId="219D7CDF" w:rsidR="00681307" w:rsidRDefault="00F14FA7" w:rsidP="00681307">
      <w:p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Down select one of the following option</w:t>
      </w:r>
      <w:r w:rsidR="003A27C8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s</w:t>
      </w:r>
      <w:r w:rsidR="00F12027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as a Rx UE behaviour</w:t>
      </w:r>
      <w:r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, w</w:t>
      </w:r>
      <w:r w:rsidR="00681307" w:rsidRPr="0042289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hen </w:t>
      </w:r>
      <w:r w:rsidR="00F12027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the</w:t>
      </w:r>
      <w:bookmarkStart w:id="2" w:name="_GoBack"/>
      <w:bookmarkEnd w:id="2"/>
      <w:r w:rsidR="00936F72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Rx</w:t>
      </w:r>
      <w:r w:rsidR="00681307" w:rsidRPr="0042289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UE received no signal </w:t>
      </w:r>
      <w:r w:rsidR="00C258D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associated with the unicast link </w:t>
      </w:r>
      <w:r w:rsidR="00681307" w:rsidRPr="0042289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during an RLM indication period</w:t>
      </w:r>
    </w:p>
    <w:p w14:paraId="7E758078" w14:textId="792ACABA" w:rsidR="00681307" w:rsidRDefault="00F14FA7" w:rsidP="00681307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Option-1: </w:t>
      </w:r>
      <w:r w:rsidR="00681307" w:rsidRPr="0042289F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OOS</w:t>
      </w:r>
      <w:r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indication to upper layer</w:t>
      </w:r>
    </w:p>
    <w:p w14:paraId="7CCE85AF" w14:textId="27C83298" w:rsidR="00681307" w:rsidRDefault="00F14FA7" w:rsidP="00681307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Option-2: </w:t>
      </w:r>
      <w:r w:rsidR="00681307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No indication</w:t>
      </w:r>
    </w:p>
    <w:p w14:paraId="19EB81CA" w14:textId="35C47D7F" w:rsidR="00681307" w:rsidRPr="0042289F" w:rsidRDefault="00F14FA7" w:rsidP="00681307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Option-3: </w:t>
      </w:r>
      <w:r w:rsidR="00681307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A new indication (e.g., No RS)</w:t>
      </w:r>
      <w:r w:rsidR="00A91190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 xml:space="preserve"> to upper layer</w:t>
      </w:r>
    </w:p>
    <w:p w14:paraId="4B761C82" w14:textId="77777777" w:rsidR="00936F72" w:rsidRDefault="00936F72" w:rsidP="00936F72">
      <w:p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</w:p>
    <w:p w14:paraId="2CADCDB5" w14:textId="3DC1B629" w:rsidR="00936F72" w:rsidRDefault="00936F72" w:rsidP="00936F72">
      <w:p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Note: a Rx UE can identify whether the Rx UE received a signal associated with the unicast link only when the Rx UE successfully decoded SCI</w:t>
      </w:r>
    </w:p>
    <w:p w14:paraId="356191D8" w14:textId="77777777" w:rsidR="007647B9" w:rsidRDefault="007647B9" w:rsidP="00F7038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43A47E7D" w14:textId="77777777" w:rsidR="007647B9" w:rsidRPr="00F7038D" w:rsidRDefault="007647B9" w:rsidP="00F7038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43022E3F" w14:textId="77777777" w:rsidR="00F7038D" w:rsidRPr="00F7038D" w:rsidRDefault="00F7038D" w:rsidP="00F7038D">
      <w:pPr>
        <w:rPr>
          <w:rFonts w:asciiTheme="minorHAnsi" w:hAnsiTheme="minorHAnsi" w:cstheme="minorHAnsi"/>
          <w:b/>
          <w:bCs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lastRenderedPageBreak/>
        <w:t>Issue #3: how to determine IS/OOS at Rx UE</w:t>
      </w:r>
    </w:p>
    <w:p w14:paraId="45B50CDD" w14:textId="77777777" w:rsidR="00F7038D" w:rsidRPr="00F7038D" w:rsidRDefault="00F7038D" w:rsidP="00F7038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Option-1: hypothetical BLER of PSCCH based on sidelink RS measurement as in NR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Uu</w:t>
      </w:r>
      <w:proofErr w:type="spellEnd"/>
    </w:p>
    <w:p w14:paraId="4DBB5C4A" w14:textId="77777777" w:rsidR="00F7038D" w:rsidRPr="00F7038D" w:rsidRDefault="00F7038D" w:rsidP="00F7038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Yes: [Vivo],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], [MTK], 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Samsung, FirstNet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], [IDC], [ASUS],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FutureWei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], [NTT],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Convida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27D07334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NR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Uu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 RLM/RLF can be reused 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[Vivo], [Samsung, FirstNet]</w:t>
      </w:r>
    </w:p>
    <w:p w14:paraId="02E05016" w14:textId="77777777" w:rsidR="00F7038D" w:rsidRPr="00F7038D" w:rsidRDefault="00F7038D" w:rsidP="00F7038D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No: [Ericsson], [LG], [HW,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], [CATT]</w:t>
      </w:r>
    </w:p>
    <w:p w14:paraId="726D0653" w14:textId="77777777" w:rsidR="00F7038D" w:rsidRPr="00F7038D" w:rsidRDefault="00F7038D" w:rsidP="00F7038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Option-2: PSCCH decoding status</w:t>
      </w:r>
    </w:p>
    <w:p w14:paraId="5B98900B" w14:textId="77777777" w:rsidR="00F7038D" w:rsidRPr="00F7038D" w:rsidRDefault="00F7038D" w:rsidP="00F7038D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Yes: [CATT], [LG]</w:t>
      </w:r>
    </w:p>
    <w:p w14:paraId="06DAEA83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IS based on the number of successfully decoded PSCCH within a RLM window, otherwise OOS [CATT]</w:t>
      </w:r>
    </w:p>
    <w:p w14:paraId="17636860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No message reception during a predefined time from Tx UE, declare RLF [LG]</w:t>
      </w:r>
    </w:p>
    <w:p w14:paraId="5BA7FAF9" w14:textId="77777777" w:rsidR="00F7038D" w:rsidRPr="00F7038D" w:rsidRDefault="00F7038D" w:rsidP="00F7038D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No: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], [Samsung, FirstNet], [Vivo], [Ericsson]</w:t>
      </w:r>
    </w:p>
    <w:p w14:paraId="565402F7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Rx UE has no information whether Tx UE send PSCCH or not. Therefore, it is not possible to detect PSCCH detection error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</w:t>
      </w:r>
    </w:p>
    <w:p w14:paraId="700295C5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Requires many samples of PSCCH decoding success/failure to derive PSCCH BLER [Samsung]</w:t>
      </w:r>
    </w:p>
    <w:p w14:paraId="2E3890D1" w14:textId="77777777" w:rsidR="00F7038D" w:rsidRPr="00F7038D" w:rsidRDefault="00F7038D" w:rsidP="00F7038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Option-3: HARQ status</w:t>
      </w:r>
    </w:p>
    <w:p w14:paraId="4B186B48" w14:textId="77777777" w:rsidR="00F7038D" w:rsidRPr="00F7038D" w:rsidRDefault="00F7038D" w:rsidP="00F7038D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Yes: [MTK], [IDC], 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Samsung, FirstNet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02D87C55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Use ACK/NACK ratio within a time window [MTK]</w:t>
      </w:r>
    </w:p>
    <w:p w14:paraId="46266DD2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Can be used as a supplementary [IDC], 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Samsung, FirstNet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4B4FD9D2" w14:textId="77777777" w:rsidR="00F7038D" w:rsidRPr="00F7038D" w:rsidRDefault="00F7038D" w:rsidP="00F7038D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No: [Vivo],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], [Ericsson]</w:t>
      </w:r>
    </w:p>
    <w:p w14:paraId="51643789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It is available only when HARQ feedback is enabled [Vivo],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0CB37257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RLF will be declared when maximum number of retransmission is reached in RLM [Samsung], [Ericsson]</w:t>
      </w:r>
    </w:p>
    <w:p w14:paraId="5B3638D6" w14:textId="77777777" w:rsidR="00F7038D" w:rsidRPr="00F7038D" w:rsidRDefault="00F7038D" w:rsidP="00F7038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Option-4: CSI feedback</w:t>
      </w:r>
    </w:p>
    <w:p w14:paraId="4A2F63A6" w14:textId="77777777" w:rsidR="00F7038D" w:rsidRPr="00F7038D" w:rsidRDefault="00F7038D" w:rsidP="00F7038D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Yes: 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Samsung, FirstNet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], [IDC]</w:t>
      </w:r>
    </w:p>
    <w:p w14:paraId="170EC574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It can be used as supplementary [Samsung][IDC]</w:t>
      </w:r>
    </w:p>
    <w:p w14:paraId="2CB9A711" w14:textId="77777777" w:rsidR="00F7038D" w:rsidRPr="00F7038D" w:rsidRDefault="00F7038D" w:rsidP="00F7038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Option-5: CBR</w:t>
      </w:r>
    </w:p>
    <w:p w14:paraId="694B0C4B" w14:textId="77777777" w:rsidR="00F7038D" w:rsidRPr="00F7038D" w:rsidRDefault="00F7038D" w:rsidP="00F7038D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No: 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[Vivo],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], 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Samsung, FirstNet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7F238045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CBR is related to QoS and QoS is per-service metric 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[Vivo]</w:t>
      </w:r>
    </w:p>
    <w:p w14:paraId="0FFCCDE8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It doesn’t represent channel quality properly [Vivo][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][Samsung]</w:t>
      </w:r>
    </w:p>
    <w:p w14:paraId="7073F40D" w14:textId="77777777" w:rsidR="00F7038D" w:rsidRPr="00F7038D" w:rsidRDefault="00F7038D" w:rsidP="00F7038D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</w:rPr>
      </w:pPr>
      <w:r w:rsidRPr="00F7038D">
        <w:rPr>
          <w:rFonts w:asciiTheme="minorHAnsi" w:hAnsiTheme="minorHAnsi" w:cstheme="minorHAnsi"/>
          <w:color w:val="000000" w:themeColor="text1"/>
        </w:rPr>
        <w:t xml:space="preserve">Determination of RLF at RX UE is FFS [HW, </w:t>
      </w:r>
      <w:proofErr w:type="spellStart"/>
      <w:r w:rsidRPr="00F7038D">
        <w:rPr>
          <w:rFonts w:asciiTheme="minorHAnsi" w:hAnsiTheme="minorHAnsi" w:cstheme="minorHAnsi"/>
          <w:color w:val="000000" w:themeColor="text1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</w:rPr>
        <w:t>]</w:t>
      </w:r>
    </w:p>
    <w:p w14:paraId="2B668E76" w14:textId="77777777" w:rsidR="00F7038D" w:rsidRPr="00F7038D" w:rsidRDefault="00F7038D" w:rsidP="00F7038D">
      <w:pPr>
        <w:pStyle w:val="ListParagraph"/>
        <w:ind w:left="800"/>
        <w:rPr>
          <w:rFonts w:asciiTheme="minorHAnsi" w:hAnsiTheme="minorHAnsi" w:cstheme="minorHAnsi"/>
        </w:rPr>
      </w:pPr>
    </w:p>
    <w:p w14:paraId="18740289" w14:textId="77777777" w:rsidR="00F7038D" w:rsidRPr="00F7038D" w:rsidRDefault="00F7038D" w:rsidP="00F7038D">
      <w:p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F7038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Proposal for discussion:</w:t>
      </w:r>
    </w:p>
    <w:p w14:paraId="3592080E" w14:textId="77777777" w:rsidR="00F7038D" w:rsidRPr="00F7038D" w:rsidRDefault="00F7038D" w:rsidP="00F7038D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Hypothetical BLER of PSCCH is at least supported to determine IS/OOS</w:t>
      </w:r>
    </w:p>
    <w:p w14:paraId="3E4BC319" w14:textId="77777777" w:rsidR="00F7038D" w:rsidRPr="00F7038D" w:rsidRDefault="00F7038D" w:rsidP="00F7038D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FFS: additional metrics to determine IS/OOS</w:t>
      </w:r>
    </w:p>
    <w:p w14:paraId="7B8870E4" w14:textId="77777777" w:rsidR="00F7038D" w:rsidRPr="00F7038D" w:rsidRDefault="00F7038D" w:rsidP="00F7038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C5FE0BA" w14:textId="77777777" w:rsidR="00F7038D" w:rsidRPr="00F7038D" w:rsidRDefault="00F7038D" w:rsidP="00F7038D">
      <w:pPr>
        <w:rPr>
          <w:rFonts w:asciiTheme="minorHAnsi" w:hAnsiTheme="minorHAnsi" w:cstheme="minorHAnsi"/>
          <w:b/>
          <w:bCs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Issue #4: how to determine IS/OOS at Tx UE</w:t>
      </w:r>
    </w:p>
    <w:p w14:paraId="453D09D3" w14:textId="77777777" w:rsidR="00F7038D" w:rsidRPr="00F7038D" w:rsidRDefault="00F7038D" w:rsidP="00F7038D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Option-1: Same as Rx UE</w:t>
      </w:r>
    </w:p>
    <w:p w14:paraId="51AEBDB7" w14:textId="77777777" w:rsidR="00F7038D" w:rsidRPr="00F7038D" w:rsidRDefault="00F7038D" w:rsidP="00F7038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Yes: 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[IDC]</w:t>
      </w:r>
    </w:p>
    <w:p w14:paraId="37B0FC0F" w14:textId="77777777" w:rsidR="00F7038D" w:rsidRPr="00F7038D" w:rsidRDefault="00F7038D" w:rsidP="00F7038D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Option-2: HARQ information</w:t>
      </w:r>
    </w:p>
    <w:p w14:paraId="1BC2987A" w14:textId="77777777" w:rsidR="00F7038D" w:rsidRPr="00F7038D" w:rsidRDefault="00F7038D" w:rsidP="00F7038D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Yes: [LG][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</w:rPr>
        <w:t>HW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][CATT][MTK]</w:t>
      </w:r>
    </w:p>
    <w:p w14:paraId="13604FAC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A Tx UE will assume Rx UE’s SL RLF declaration when consecutive number of failure of HARQ feedback reception occurs [LG]</w:t>
      </w:r>
    </w:p>
    <w:p w14:paraId="70DD3AAB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ACK/NACK counts towards IS, DTX counts towards OOS 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</w:rPr>
        <w:t>HW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</w:t>
      </w:r>
    </w:p>
    <w:p w14:paraId="7220B35F" w14:textId="77777777" w:rsidR="00F7038D" w:rsidRPr="00F7038D" w:rsidRDefault="00F7038D" w:rsidP="00F7038D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Option-3: CQI information</w:t>
      </w:r>
    </w:p>
    <w:p w14:paraId="6B8E2A16" w14:textId="77777777" w:rsidR="00F7038D" w:rsidRPr="00F7038D" w:rsidRDefault="00F7038D" w:rsidP="00F7038D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Yes: [IDC][MTK]</w:t>
      </w:r>
    </w:p>
    <w:p w14:paraId="47F18175" w14:textId="77777777" w:rsidR="00F7038D" w:rsidRPr="00F7038D" w:rsidRDefault="00F7038D" w:rsidP="00F7038D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It can be used as supplementary [IDC]</w:t>
      </w:r>
    </w:p>
    <w:p w14:paraId="17003BE6" w14:textId="77777777" w:rsidR="00F7038D" w:rsidRPr="00F7038D" w:rsidRDefault="00F7038D" w:rsidP="00F7038D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lastRenderedPageBreak/>
        <w:t>Option-4: Periodic and/or event triggered SL RLM/RLF report from a Rx UE</w:t>
      </w:r>
    </w:p>
    <w:p w14:paraId="7F06AA96" w14:textId="77777777" w:rsidR="00F7038D" w:rsidRPr="00F7038D" w:rsidRDefault="00F7038D" w:rsidP="00F7038D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Yes: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</w:t>
      </w:r>
    </w:p>
    <w:p w14:paraId="3DCB39FF" w14:textId="77777777" w:rsidR="00F7038D" w:rsidRPr="00F7038D" w:rsidRDefault="00F7038D" w:rsidP="00F7038D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Tx UE should be informed about IS/OOS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]</w:t>
      </w:r>
    </w:p>
    <w:p w14:paraId="387CCF11" w14:textId="77777777" w:rsidR="00F7038D" w:rsidRPr="00F7038D" w:rsidRDefault="00F7038D" w:rsidP="00F7038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27209A71" w14:textId="77777777" w:rsidR="00F7038D" w:rsidRPr="00F7038D" w:rsidRDefault="00F7038D" w:rsidP="00F7038D">
      <w:p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F7038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Proposal for discussion:</w:t>
      </w:r>
    </w:p>
    <w:p w14:paraId="28D19DAB" w14:textId="77777777" w:rsidR="00F7038D" w:rsidRPr="00F7038D" w:rsidRDefault="00F7038D" w:rsidP="00F7038D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A single sidelink RLM/RLF mechanism which can be used for both Tx and Rx UEs is defined</w:t>
      </w:r>
    </w:p>
    <w:p w14:paraId="0C9A80F1" w14:textId="77777777" w:rsidR="00F7038D" w:rsidRPr="00F7038D" w:rsidRDefault="00F7038D" w:rsidP="00F7038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E514C89" w14:textId="77777777" w:rsidR="00F7038D" w:rsidRPr="00F7038D" w:rsidRDefault="00F7038D" w:rsidP="00F7038D">
      <w:pPr>
        <w:rPr>
          <w:rFonts w:asciiTheme="minorHAnsi" w:hAnsiTheme="minorHAnsi" w:cstheme="minorHAnsi"/>
          <w:b/>
          <w:bCs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Issue #5: which RS to use if IS/OOS is determined based on sidelink RS measurement</w:t>
      </w:r>
    </w:p>
    <w:p w14:paraId="2FF1D2FA" w14:textId="77777777" w:rsidR="00F7038D" w:rsidRPr="00F7038D" w:rsidRDefault="00F7038D" w:rsidP="00F7038D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Option-1: PSCCH DM-RS</w:t>
      </w:r>
    </w:p>
    <w:p w14:paraId="6B3784EE" w14:textId="77777777" w:rsidR="00F7038D" w:rsidRPr="00F7038D" w:rsidRDefault="00F7038D" w:rsidP="00F7038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Yes: [Vivo][MTK][ZTE,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Sanechips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4BF37C92" w14:textId="77777777" w:rsidR="00F7038D" w:rsidRPr="00F7038D" w:rsidRDefault="00F7038D" w:rsidP="00F7038D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PSCCH for other transmission (e.g., broadcast, groupcast, unicast for another UE) can be also used for RLM measurement [Vivo]</w:t>
      </w:r>
    </w:p>
    <w:p w14:paraId="56FECC46" w14:textId="77777777" w:rsidR="00F7038D" w:rsidRPr="00F7038D" w:rsidRDefault="00F7038D" w:rsidP="00F7038D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PSCCH with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TxD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 can be used since it is not UE-specifically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precoded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 [MTK]</w:t>
      </w:r>
    </w:p>
    <w:p w14:paraId="07EF6E1A" w14:textId="77777777" w:rsidR="00F7038D" w:rsidRPr="00F7038D" w:rsidRDefault="00F7038D" w:rsidP="00F7038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No: [Ericsson][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</w:rPr>
        <w:t>HW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075F98AA" w14:textId="77777777" w:rsidR="00F7038D" w:rsidRPr="00F7038D" w:rsidRDefault="00F7038D" w:rsidP="00F7038D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Not periodic and PSCCH should be successfully decoded to measure DM-RS [Ericsson]</w:t>
      </w:r>
    </w:p>
    <w:p w14:paraId="79707497" w14:textId="77777777" w:rsidR="00F7038D" w:rsidRPr="00F7038D" w:rsidRDefault="00F7038D" w:rsidP="00F7038D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Option-2: PSSCH DM-RS</w:t>
      </w:r>
    </w:p>
    <w:p w14:paraId="6A35C5F4" w14:textId="77777777" w:rsidR="00F7038D" w:rsidRPr="00F7038D" w:rsidRDefault="00F7038D" w:rsidP="00F7038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Yes: [IDC][ZTE,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Sanechips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2BF820A5" w14:textId="77777777" w:rsidR="00F7038D" w:rsidRPr="00F7038D" w:rsidRDefault="00F7038D" w:rsidP="00F7038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No: [MTK][Ericsson][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HW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69092F35" w14:textId="77777777" w:rsidR="00F7038D" w:rsidRPr="00F7038D" w:rsidRDefault="00F7038D" w:rsidP="00F7038D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Precoded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 RS is not suitable for sidelink RLM [MTK]</w:t>
      </w:r>
    </w:p>
    <w:p w14:paraId="2064F938" w14:textId="77777777" w:rsidR="00F7038D" w:rsidRPr="00F7038D" w:rsidRDefault="00F7038D" w:rsidP="00F7038D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Not periodic and PSCCH should be successfully decoded to measure DM-RS [Ericsson]</w:t>
      </w:r>
    </w:p>
    <w:p w14:paraId="5CB9A193" w14:textId="77777777" w:rsidR="00F7038D" w:rsidRPr="00F7038D" w:rsidRDefault="00F7038D" w:rsidP="00F7038D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Option-3: S-CSI-RS</w:t>
      </w:r>
    </w:p>
    <w:p w14:paraId="58786223" w14:textId="77777777" w:rsidR="00F7038D" w:rsidRPr="00F7038D" w:rsidRDefault="00F7038D" w:rsidP="00F7038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Yes: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Samsung, FirstNet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][NTT]</w:t>
      </w:r>
    </w:p>
    <w:p w14:paraId="1D59BB79" w14:textId="77777777" w:rsidR="00F7038D" w:rsidRPr="00F7038D" w:rsidRDefault="00F7038D" w:rsidP="00F7038D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NR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Uu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 uses CSI-RS or SSB for RLM measurement [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Oppo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1679D3DF" w14:textId="77777777" w:rsidR="00F7038D" w:rsidRPr="00F7038D" w:rsidRDefault="00F7038D" w:rsidP="00F7038D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For forward compatibility when beam management needs to be supported [NTT]</w:t>
      </w:r>
    </w:p>
    <w:p w14:paraId="5AC1CD5B" w14:textId="77777777" w:rsidR="00F7038D" w:rsidRPr="00F7038D" w:rsidRDefault="00F7038D" w:rsidP="00F7038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No: [Ericsson][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</w:rPr>
        <w:t>HW</w:t>
      </w: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, </w:t>
      </w:r>
      <w:proofErr w:type="spellStart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]</w:t>
      </w:r>
    </w:p>
    <w:p w14:paraId="57EFF080" w14:textId="77777777" w:rsidR="00F7038D" w:rsidRPr="00F7038D" w:rsidRDefault="00F7038D" w:rsidP="00F7038D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</w:pPr>
      <w:r w:rsidRPr="00F7038D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It is not periodic and PSCCH should be successfully decoded to measure CSI-RS [Ericsson]</w:t>
      </w:r>
    </w:p>
    <w:p w14:paraId="2AEA538A" w14:textId="77777777" w:rsidR="00F7038D" w:rsidRPr="00F7038D" w:rsidRDefault="00F7038D" w:rsidP="00F7038D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color w:val="000000" w:themeColor="text1"/>
          <w:lang w:eastAsia="ko-KR"/>
        </w:rPr>
      </w:pPr>
      <w:r w:rsidRPr="00F7038D">
        <w:rPr>
          <w:rFonts w:asciiTheme="minorHAnsi" w:hAnsiTheme="minorHAnsi" w:cstheme="minorHAnsi"/>
          <w:color w:val="000000" w:themeColor="text1"/>
          <w:lang w:eastAsia="ko-KR"/>
        </w:rPr>
        <w:t>Option-4: Sidelink SSB</w:t>
      </w:r>
    </w:p>
    <w:p w14:paraId="7A93A454" w14:textId="77777777" w:rsidR="00F7038D" w:rsidRPr="00F7038D" w:rsidRDefault="00F7038D" w:rsidP="00F7038D">
      <w:pPr>
        <w:pStyle w:val="ListParagraph"/>
        <w:numPr>
          <w:ilvl w:val="1"/>
          <w:numId w:val="30"/>
        </w:numPr>
        <w:rPr>
          <w:rFonts w:asciiTheme="minorHAnsi" w:hAnsiTheme="minorHAnsi" w:cstheme="minorHAnsi"/>
          <w:color w:val="000000" w:themeColor="text1"/>
          <w:lang w:eastAsia="ko-KR"/>
        </w:rPr>
      </w:pPr>
      <w:r w:rsidRPr="00F7038D">
        <w:rPr>
          <w:rFonts w:asciiTheme="minorHAnsi" w:hAnsiTheme="minorHAnsi" w:cstheme="minorHAnsi"/>
          <w:color w:val="000000" w:themeColor="text1"/>
          <w:lang w:eastAsia="ko-KR"/>
        </w:rPr>
        <w:t>Yes: [</w:t>
      </w:r>
      <w:proofErr w:type="spellStart"/>
      <w:r w:rsidRPr="00F7038D">
        <w:rPr>
          <w:rFonts w:asciiTheme="minorHAnsi" w:hAnsiTheme="minorHAnsi" w:cstheme="minorHAnsi"/>
          <w:color w:val="000000" w:themeColor="text1"/>
          <w:lang w:eastAsia="ko-KR"/>
        </w:rPr>
        <w:t>FutureWei</w:t>
      </w:r>
      <w:proofErr w:type="spellEnd"/>
      <w:r w:rsidRPr="00F7038D">
        <w:rPr>
          <w:rFonts w:asciiTheme="minorHAnsi" w:hAnsiTheme="minorHAnsi" w:cstheme="minorHAnsi"/>
          <w:color w:val="000000" w:themeColor="text1"/>
          <w:lang w:eastAsia="ko-KR"/>
        </w:rPr>
        <w:t>]</w:t>
      </w:r>
    </w:p>
    <w:p w14:paraId="0D142A7F" w14:textId="77777777" w:rsidR="00F7038D" w:rsidRPr="00F7038D" w:rsidRDefault="00F7038D" w:rsidP="00F7038D">
      <w:pPr>
        <w:pStyle w:val="ListParagraph"/>
        <w:numPr>
          <w:ilvl w:val="1"/>
          <w:numId w:val="30"/>
        </w:numPr>
        <w:rPr>
          <w:rFonts w:asciiTheme="minorHAnsi" w:hAnsiTheme="minorHAnsi" w:cstheme="minorHAnsi"/>
          <w:lang w:eastAsia="ko-KR"/>
        </w:rPr>
      </w:pPr>
      <w:r w:rsidRPr="00F7038D">
        <w:rPr>
          <w:rFonts w:asciiTheme="minorHAnsi" w:hAnsiTheme="minorHAnsi" w:cstheme="minorHAnsi"/>
          <w:color w:val="000000" w:themeColor="text1"/>
          <w:lang w:eastAsia="ko-KR"/>
        </w:rPr>
        <w:t xml:space="preserve">No:  [Vivo], [HW, </w:t>
      </w:r>
      <w:proofErr w:type="spellStart"/>
      <w:r w:rsidRPr="00F7038D">
        <w:rPr>
          <w:rFonts w:asciiTheme="minorHAnsi" w:hAnsiTheme="minorHAnsi" w:cstheme="minorHAnsi"/>
          <w:color w:val="000000" w:themeColor="text1"/>
          <w:lang w:eastAsia="ko-KR"/>
        </w:rPr>
        <w:t>HiSi</w:t>
      </w:r>
      <w:proofErr w:type="spellEnd"/>
      <w:r w:rsidRPr="00F7038D">
        <w:rPr>
          <w:rFonts w:asciiTheme="minorHAnsi" w:hAnsiTheme="minorHAnsi" w:cstheme="minorHAnsi"/>
          <w:color w:val="000000" w:themeColor="text1"/>
          <w:lang w:eastAsia="ko-KR"/>
        </w:rPr>
        <w:t>], [Ericsson], [Samsung</w:t>
      </w:r>
      <w:r w:rsidRPr="00F7038D">
        <w:rPr>
          <w:rFonts w:asciiTheme="minorHAnsi" w:hAnsiTheme="minorHAnsi" w:cstheme="minorHAnsi"/>
          <w:lang w:eastAsia="ko-KR"/>
        </w:rPr>
        <w:t>, FirstNet], [</w:t>
      </w:r>
      <w:proofErr w:type="spellStart"/>
      <w:r w:rsidRPr="00F7038D">
        <w:rPr>
          <w:rFonts w:asciiTheme="minorHAnsi" w:hAnsiTheme="minorHAnsi" w:cstheme="minorHAnsi"/>
          <w:lang w:eastAsia="ko-KR"/>
        </w:rPr>
        <w:t>Oppo</w:t>
      </w:r>
      <w:proofErr w:type="spellEnd"/>
      <w:r w:rsidRPr="00F7038D">
        <w:rPr>
          <w:rFonts w:asciiTheme="minorHAnsi" w:hAnsiTheme="minorHAnsi" w:cstheme="minorHAnsi"/>
          <w:lang w:eastAsia="ko-KR"/>
        </w:rPr>
        <w:t xml:space="preserve">], [ZTE, </w:t>
      </w:r>
      <w:proofErr w:type="spellStart"/>
      <w:r w:rsidRPr="00F7038D">
        <w:rPr>
          <w:rFonts w:asciiTheme="minorHAnsi" w:hAnsiTheme="minorHAnsi" w:cstheme="minorHAnsi"/>
          <w:lang w:eastAsia="ko-KR"/>
        </w:rPr>
        <w:t>Sanechips</w:t>
      </w:r>
      <w:proofErr w:type="spellEnd"/>
      <w:r w:rsidRPr="00F7038D">
        <w:rPr>
          <w:rFonts w:asciiTheme="minorHAnsi" w:hAnsiTheme="minorHAnsi" w:cstheme="minorHAnsi"/>
          <w:lang w:eastAsia="ko-KR"/>
        </w:rPr>
        <w:t>], [IDC]</w:t>
      </w:r>
    </w:p>
    <w:p w14:paraId="59AF06E7" w14:textId="77777777" w:rsidR="00F7038D" w:rsidRPr="00F7038D" w:rsidRDefault="00F7038D" w:rsidP="00F7038D">
      <w:p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</w:p>
    <w:p w14:paraId="2AA8B1AC" w14:textId="77777777" w:rsidR="00F7038D" w:rsidRPr="00F7038D" w:rsidRDefault="00F7038D" w:rsidP="00F7038D">
      <w:p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F7038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Proposal for discussion:</w:t>
      </w:r>
    </w:p>
    <w:p w14:paraId="24B4E096" w14:textId="77777777" w:rsidR="00F7038D" w:rsidRPr="00F7038D" w:rsidRDefault="00F7038D" w:rsidP="00F7038D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Down-select one of the following options for the sidelink RLM RS if SL RS is used for RLM</w:t>
      </w:r>
    </w:p>
    <w:p w14:paraId="4A18B0CF" w14:textId="77777777" w:rsidR="00F7038D" w:rsidRPr="00F7038D" w:rsidRDefault="00F7038D" w:rsidP="00F7038D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Option-1: PSCCH DM-RS</w:t>
      </w:r>
    </w:p>
    <w:p w14:paraId="3043D8A1" w14:textId="77777777" w:rsidR="00F7038D" w:rsidRPr="00F7038D" w:rsidRDefault="00F7038D" w:rsidP="00F7038D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Option-2: PSSCH DM-RS</w:t>
      </w:r>
    </w:p>
    <w:p w14:paraId="35DA73C0" w14:textId="77777777" w:rsidR="00F7038D" w:rsidRPr="00F7038D" w:rsidRDefault="00F7038D" w:rsidP="00F7038D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color w:val="0070C0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color w:val="0070C0"/>
          <w:sz w:val="22"/>
          <w:szCs w:val="22"/>
          <w:lang w:eastAsia="x-none"/>
        </w:rPr>
        <w:t>Option-3: Sidelink CSI-RS</w:t>
      </w:r>
    </w:p>
    <w:p w14:paraId="18976FBC" w14:textId="77777777" w:rsidR="00F7038D" w:rsidRPr="00F7038D" w:rsidRDefault="00F7038D" w:rsidP="00F7038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4A630C1" w14:textId="77777777" w:rsidR="00F7038D" w:rsidRPr="00F7038D" w:rsidRDefault="00F7038D" w:rsidP="00F7038D">
      <w:pPr>
        <w:rPr>
          <w:rFonts w:asciiTheme="minorHAnsi" w:hAnsiTheme="minorHAnsi" w:cstheme="minorHAnsi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sz w:val="22"/>
          <w:szCs w:val="22"/>
          <w:lang w:eastAsia="x-none"/>
        </w:rPr>
        <w:t>Others:</w:t>
      </w:r>
    </w:p>
    <w:p w14:paraId="76A90B17" w14:textId="77777777" w:rsidR="00F7038D" w:rsidRPr="00F7038D" w:rsidRDefault="00F7038D" w:rsidP="00F7038D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sz w:val="22"/>
          <w:szCs w:val="22"/>
          <w:lang w:eastAsia="x-none"/>
        </w:rPr>
        <w:t xml:space="preserve">Support RLF recovery on PC5 [Lenovo, </w:t>
      </w:r>
      <w:proofErr w:type="spellStart"/>
      <w:r w:rsidRPr="00F7038D">
        <w:rPr>
          <w:rFonts w:asciiTheme="minorHAnsi" w:hAnsiTheme="minorHAnsi" w:cstheme="minorHAnsi"/>
          <w:sz w:val="22"/>
          <w:szCs w:val="22"/>
          <w:lang w:eastAsia="x-none"/>
        </w:rPr>
        <w:t>MotM</w:t>
      </w:r>
      <w:proofErr w:type="spellEnd"/>
      <w:r w:rsidRPr="00F7038D">
        <w:rPr>
          <w:rFonts w:asciiTheme="minorHAnsi" w:hAnsiTheme="minorHAnsi" w:cstheme="minorHAnsi"/>
          <w:sz w:val="22"/>
          <w:szCs w:val="22"/>
          <w:lang w:eastAsia="x-none"/>
        </w:rPr>
        <w:t>]</w:t>
      </w:r>
    </w:p>
    <w:p w14:paraId="4E1B6D49" w14:textId="77777777" w:rsidR="00F7038D" w:rsidRPr="00F7038D" w:rsidRDefault="00F7038D" w:rsidP="00F7038D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sz w:val="22"/>
          <w:szCs w:val="22"/>
          <w:lang w:eastAsia="x-none"/>
        </w:rPr>
        <w:t>PSCCH transmission for other cast type (e.g., groupcast and broadcast) can be used for sidelink RLM for unicast [Vivo]</w:t>
      </w:r>
    </w:p>
    <w:p w14:paraId="0D3C7425" w14:textId="77777777" w:rsidR="00F7038D" w:rsidRPr="00F7038D" w:rsidRDefault="00F7038D" w:rsidP="00F7038D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sz w:val="22"/>
          <w:szCs w:val="22"/>
          <w:lang w:eastAsia="x-none"/>
        </w:rPr>
      </w:pPr>
      <w:r w:rsidRPr="00F7038D">
        <w:rPr>
          <w:rFonts w:asciiTheme="minorHAnsi" w:hAnsiTheme="minorHAnsi" w:cstheme="minorHAnsi"/>
          <w:sz w:val="22"/>
          <w:szCs w:val="22"/>
          <w:lang w:eastAsia="x-none"/>
        </w:rPr>
        <w:t xml:space="preserve">UE who declares SL RLF reports to </w:t>
      </w:r>
      <w:proofErr w:type="spellStart"/>
      <w:r w:rsidRPr="00F7038D">
        <w:rPr>
          <w:rFonts w:asciiTheme="minorHAnsi" w:hAnsiTheme="minorHAnsi" w:cstheme="minorHAnsi"/>
          <w:sz w:val="22"/>
          <w:szCs w:val="22"/>
          <w:lang w:eastAsia="x-none"/>
        </w:rPr>
        <w:t>gNB</w:t>
      </w:r>
      <w:proofErr w:type="spellEnd"/>
      <w:r w:rsidRPr="00F7038D">
        <w:rPr>
          <w:rFonts w:asciiTheme="minorHAnsi" w:hAnsiTheme="minorHAnsi" w:cstheme="minorHAnsi"/>
          <w:sz w:val="22"/>
          <w:szCs w:val="22"/>
          <w:lang w:eastAsia="x-none"/>
        </w:rPr>
        <w:t xml:space="preserve"> for link recovery at least for Mode-1 [Samsung, FirstNet]</w:t>
      </w:r>
    </w:p>
    <w:p w14:paraId="335789D7" w14:textId="77777777" w:rsidR="00846264" w:rsidRDefault="00846264" w:rsidP="000D0415">
      <w:pPr>
        <w:pStyle w:val="3GPPAgreements"/>
        <w:numPr>
          <w:ilvl w:val="0"/>
          <w:numId w:val="0"/>
        </w:numPr>
        <w:rPr>
          <w:b/>
        </w:rPr>
      </w:pPr>
    </w:p>
    <w:p w14:paraId="09B6F6B0" w14:textId="77777777" w:rsidR="00896A33" w:rsidRPr="00264AC9" w:rsidRDefault="00D42B32" w:rsidP="00B730A1">
      <w:pPr>
        <w:pStyle w:val="3GPPH1"/>
        <w:numPr>
          <w:ilvl w:val="0"/>
          <w:numId w:val="0"/>
        </w:numPr>
        <w:rPr>
          <w:lang w:val="en-US"/>
        </w:rPr>
      </w:pPr>
      <w:r w:rsidRPr="00264AC9">
        <w:rPr>
          <w:lang w:val="en-US"/>
        </w:rPr>
        <w:lastRenderedPageBreak/>
        <w:t>Conclusions</w:t>
      </w:r>
    </w:p>
    <w:p w14:paraId="4B2283D8" w14:textId="40DA7C82" w:rsidR="007E102E" w:rsidRPr="000D0415" w:rsidRDefault="00187663" w:rsidP="00B579E7">
      <w:pPr>
        <w:pStyle w:val="3GPPText"/>
        <w:rPr>
          <w:rFonts w:asciiTheme="minorHAnsi" w:hAnsiTheme="minorHAnsi"/>
        </w:rPr>
      </w:pPr>
      <w:r w:rsidRPr="000D0415">
        <w:rPr>
          <w:rFonts w:asciiTheme="minorHAnsi" w:hAnsiTheme="minorHAnsi"/>
        </w:rPr>
        <w:t>In this contribution</w:t>
      </w:r>
      <w:r w:rsidR="00264AC9" w:rsidRPr="000D0415">
        <w:rPr>
          <w:rFonts w:asciiTheme="minorHAnsi" w:hAnsiTheme="minorHAnsi"/>
        </w:rPr>
        <w:t>,</w:t>
      </w:r>
      <w:r w:rsidR="001F4607" w:rsidRPr="000D0415">
        <w:rPr>
          <w:rFonts w:asciiTheme="minorHAnsi" w:hAnsiTheme="minorHAnsi"/>
        </w:rPr>
        <w:t xml:space="preserve"> </w:t>
      </w:r>
      <w:r w:rsidRPr="000D0415">
        <w:rPr>
          <w:rFonts w:asciiTheme="minorHAnsi" w:hAnsiTheme="minorHAnsi"/>
        </w:rPr>
        <w:t xml:space="preserve">we provided </w:t>
      </w:r>
      <w:r w:rsidR="00CB1898" w:rsidRPr="000D0415">
        <w:rPr>
          <w:rFonts w:asciiTheme="minorHAnsi" w:hAnsiTheme="minorHAnsi"/>
        </w:rPr>
        <w:t>initial input on</w:t>
      </w:r>
      <w:r w:rsidR="00FE3F9B" w:rsidRPr="000D0415">
        <w:rPr>
          <w:rFonts w:asciiTheme="minorHAnsi" w:hAnsiTheme="minorHAnsi"/>
        </w:rPr>
        <w:t xml:space="preserve"> </w:t>
      </w:r>
      <w:r w:rsidR="00446EC6" w:rsidRPr="000D0415">
        <w:rPr>
          <w:rFonts w:asciiTheme="minorHAnsi" w:hAnsiTheme="minorHAnsi"/>
        </w:rPr>
        <w:t>topics related to RAN2 led aspects</w:t>
      </w:r>
      <w:r w:rsidR="007923B6" w:rsidRPr="000D0415">
        <w:rPr>
          <w:rFonts w:asciiTheme="minorHAnsi" w:hAnsiTheme="minorHAnsi"/>
        </w:rPr>
        <w:t xml:space="preserve"> </w:t>
      </w:r>
      <w:r w:rsidR="00446EC6" w:rsidRPr="000D0415">
        <w:rPr>
          <w:rFonts w:asciiTheme="minorHAnsi" w:hAnsiTheme="minorHAnsi"/>
        </w:rPr>
        <w:t>in this sub-agenda</w:t>
      </w:r>
      <w:r w:rsidR="00FE3F9B" w:rsidRPr="000D0415">
        <w:rPr>
          <w:rFonts w:asciiTheme="minorHAnsi" w:hAnsiTheme="minorHAnsi"/>
        </w:rPr>
        <w:t>.</w:t>
      </w:r>
    </w:p>
    <w:p w14:paraId="0628E15F" w14:textId="77777777" w:rsidR="009401A4" w:rsidRPr="00264AC9" w:rsidRDefault="009401A4" w:rsidP="00E673D8">
      <w:pPr>
        <w:pStyle w:val="3GPPH1"/>
        <w:rPr>
          <w:lang w:val="en-US"/>
        </w:rPr>
      </w:pPr>
      <w:r w:rsidRPr="00264AC9">
        <w:rPr>
          <w:lang w:val="en-US"/>
        </w:rPr>
        <w:t>References</w:t>
      </w:r>
    </w:p>
    <w:p w14:paraId="53CCC182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4" w:history="1">
        <w:r w:rsidR="00D567E2" w:rsidRPr="00D567E2">
          <w:rPr>
            <w:rFonts w:asciiTheme="minorHAnsi" w:hAnsiTheme="minorHAnsi"/>
          </w:rPr>
          <w:t>R1-1910148</w:t>
        </w:r>
      </w:hyperlink>
      <w:r w:rsidR="00D567E2" w:rsidRPr="00D567E2">
        <w:rPr>
          <w:rFonts w:asciiTheme="minorHAnsi" w:hAnsiTheme="minorHAnsi"/>
        </w:rPr>
        <w:tab/>
        <w:t>RLM procedure</w:t>
      </w:r>
      <w:r w:rsidR="00D567E2" w:rsidRPr="00D567E2">
        <w:rPr>
          <w:rFonts w:asciiTheme="minorHAnsi" w:hAnsiTheme="minorHAnsi"/>
        </w:rPr>
        <w:tab/>
        <w:t>Lenovo, Motorola Mobility</w:t>
      </w:r>
    </w:p>
    <w:p w14:paraId="7128889E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5" w:history="1">
        <w:r w:rsidR="00D567E2" w:rsidRPr="00D567E2">
          <w:rPr>
            <w:rFonts w:asciiTheme="minorHAnsi" w:hAnsiTheme="minorHAnsi"/>
          </w:rPr>
          <w:t>R1-1910220</w:t>
        </w:r>
      </w:hyperlink>
      <w:r w:rsidR="00D567E2" w:rsidRPr="00D567E2">
        <w:rPr>
          <w:rFonts w:asciiTheme="minorHAnsi" w:hAnsiTheme="minorHAnsi"/>
        </w:rPr>
        <w:tab/>
        <w:t>Discussion on RLM in NR sidelink</w:t>
      </w:r>
      <w:r w:rsidR="00D567E2" w:rsidRPr="00D567E2">
        <w:rPr>
          <w:rFonts w:asciiTheme="minorHAnsi" w:hAnsiTheme="minorHAnsi"/>
        </w:rPr>
        <w:tab/>
        <w:t>vivo</w:t>
      </w:r>
    </w:p>
    <w:p w14:paraId="3B0E00EC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6" w:history="1">
        <w:r w:rsidR="00D567E2" w:rsidRPr="00D567E2">
          <w:rPr>
            <w:rFonts w:asciiTheme="minorHAnsi" w:hAnsiTheme="minorHAnsi"/>
          </w:rPr>
          <w:t>R1-1910301</w:t>
        </w:r>
      </w:hyperlink>
      <w:r w:rsidR="00D567E2" w:rsidRPr="00D567E2">
        <w:rPr>
          <w:rFonts w:asciiTheme="minorHAnsi" w:hAnsiTheme="minorHAnsi"/>
        </w:rPr>
        <w:tab/>
        <w:t>Discussion on AS level link management for unicast</w:t>
      </w:r>
      <w:r w:rsidR="00D567E2" w:rsidRPr="00D567E2">
        <w:rPr>
          <w:rFonts w:asciiTheme="minorHAnsi" w:hAnsiTheme="minorHAnsi"/>
        </w:rPr>
        <w:tab/>
        <w:t xml:space="preserve">ZTE, </w:t>
      </w:r>
      <w:proofErr w:type="spellStart"/>
      <w:r w:rsidR="00D567E2" w:rsidRPr="00D567E2">
        <w:rPr>
          <w:rFonts w:asciiTheme="minorHAnsi" w:hAnsiTheme="minorHAnsi"/>
        </w:rPr>
        <w:t>Sanechips</w:t>
      </w:r>
      <w:proofErr w:type="spellEnd"/>
    </w:p>
    <w:p w14:paraId="23462A63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7" w:history="1">
        <w:r w:rsidR="00D567E2" w:rsidRPr="00D567E2">
          <w:rPr>
            <w:rFonts w:asciiTheme="minorHAnsi" w:hAnsiTheme="minorHAnsi"/>
          </w:rPr>
          <w:t>R1-1910335</w:t>
        </w:r>
      </w:hyperlink>
      <w:r w:rsidR="00D567E2" w:rsidRPr="00D567E2">
        <w:rPr>
          <w:rFonts w:asciiTheme="minorHAnsi" w:hAnsiTheme="minorHAnsi"/>
        </w:rPr>
        <w:tab/>
        <w:t>Radio link monitoring of sidelink unicast communication</w:t>
      </w:r>
      <w:r w:rsidR="00D567E2" w:rsidRPr="00D567E2">
        <w:rPr>
          <w:rFonts w:asciiTheme="minorHAnsi" w:hAnsiTheme="minorHAnsi"/>
        </w:rPr>
        <w:tab/>
        <w:t>CATT</w:t>
      </w:r>
    </w:p>
    <w:p w14:paraId="55D4EAD6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8" w:history="1">
        <w:r w:rsidR="00D567E2" w:rsidRPr="00D567E2">
          <w:rPr>
            <w:rFonts w:asciiTheme="minorHAnsi" w:hAnsiTheme="minorHAnsi"/>
          </w:rPr>
          <w:t>R1-1910376</w:t>
        </w:r>
      </w:hyperlink>
      <w:r w:rsidR="00D567E2" w:rsidRPr="00D567E2">
        <w:rPr>
          <w:rFonts w:asciiTheme="minorHAnsi" w:hAnsiTheme="minorHAnsi"/>
        </w:rPr>
        <w:tab/>
        <w:t>Discussion of RLM for Unicast</w:t>
      </w:r>
      <w:r w:rsidR="00D567E2" w:rsidRPr="00D567E2">
        <w:rPr>
          <w:rFonts w:asciiTheme="minorHAnsi" w:hAnsiTheme="minorHAnsi"/>
        </w:rPr>
        <w:tab/>
        <w:t>OPPO</w:t>
      </w:r>
    </w:p>
    <w:p w14:paraId="6441E988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9" w:history="1">
        <w:r w:rsidR="00D567E2" w:rsidRPr="00D567E2">
          <w:rPr>
            <w:rFonts w:asciiTheme="minorHAnsi" w:hAnsiTheme="minorHAnsi"/>
          </w:rPr>
          <w:t>R1-1910396</w:t>
        </w:r>
      </w:hyperlink>
      <w:r w:rsidR="00D567E2" w:rsidRPr="00D567E2">
        <w:rPr>
          <w:rFonts w:asciiTheme="minorHAnsi" w:hAnsiTheme="minorHAnsi"/>
        </w:rPr>
        <w:tab/>
        <w:t>On RLM and RLF in NR V2X</w:t>
      </w:r>
      <w:r w:rsidR="00D567E2" w:rsidRPr="00D567E2">
        <w:rPr>
          <w:rFonts w:asciiTheme="minorHAnsi" w:hAnsiTheme="minorHAnsi"/>
        </w:rPr>
        <w:tab/>
        <w:t xml:space="preserve">Huawei, </w:t>
      </w:r>
      <w:proofErr w:type="spellStart"/>
      <w:r w:rsidR="00D567E2" w:rsidRPr="00D567E2">
        <w:rPr>
          <w:rFonts w:asciiTheme="minorHAnsi" w:hAnsiTheme="minorHAnsi"/>
        </w:rPr>
        <w:t>HiSilicon</w:t>
      </w:r>
      <w:proofErr w:type="spellEnd"/>
    </w:p>
    <w:p w14:paraId="4FA905C9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0" w:history="1">
        <w:r w:rsidR="00D567E2" w:rsidRPr="00D567E2">
          <w:rPr>
            <w:rFonts w:asciiTheme="minorHAnsi" w:hAnsiTheme="minorHAnsi"/>
          </w:rPr>
          <w:t>R1-1910478</w:t>
        </w:r>
      </w:hyperlink>
      <w:r w:rsidR="00D567E2" w:rsidRPr="00D567E2">
        <w:rPr>
          <w:rFonts w:asciiTheme="minorHAnsi" w:hAnsiTheme="minorHAnsi"/>
        </w:rPr>
        <w:tab/>
        <w:t>On Sidelink RLM/RLF</w:t>
      </w:r>
      <w:r w:rsidR="00D567E2" w:rsidRPr="00D567E2">
        <w:rPr>
          <w:rFonts w:asciiTheme="minorHAnsi" w:hAnsiTheme="minorHAnsi"/>
        </w:rPr>
        <w:tab/>
        <w:t>Samsung</w:t>
      </w:r>
    </w:p>
    <w:p w14:paraId="224FC1C5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1" w:history="1">
        <w:r w:rsidR="00D567E2" w:rsidRPr="00D567E2">
          <w:rPr>
            <w:rFonts w:asciiTheme="minorHAnsi" w:hAnsiTheme="minorHAnsi"/>
          </w:rPr>
          <w:t>R1-1910520</w:t>
        </w:r>
      </w:hyperlink>
      <w:r w:rsidR="00D567E2" w:rsidRPr="00D567E2">
        <w:rPr>
          <w:rFonts w:asciiTheme="minorHAnsi" w:hAnsiTheme="minorHAnsi"/>
        </w:rPr>
        <w:tab/>
        <w:t>Discussion of Sidelink RLM/RLF</w:t>
      </w:r>
      <w:r w:rsidR="00D567E2" w:rsidRPr="00D567E2">
        <w:rPr>
          <w:rFonts w:asciiTheme="minorHAnsi" w:hAnsiTheme="minorHAnsi"/>
        </w:rPr>
        <w:tab/>
        <w:t>Nokia, Nokia Shanghai Bell</w:t>
      </w:r>
    </w:p>
    <w:p w14:paraId="68C95C8F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2" w:history="1">
        <w:r w:rsidR="00D567E2" w:rsidRPr="00D567E2">
          <w:rPr>
            <w:rFonts w:asciiTheme="minorHAnsi" w:hAnsiTheme="minorHAnsi"/>
          </w:rPr>
          <w:t>R1-1910541</w:t>
        </w:r>
      </w:hyperlink>
      <w:r w:rsidR="00D567E2" w:rsidRPr="00D567E2">
        <w:rPr>
          <w:rFonts w:asciiTheme="minorHAnsi" w:hAnsiTheme="minorHAnsi"/>
        </w:rPr>
        <w:tab/>
        <w:t>On SL RLM and RLF in NR V2X for unicast</w:t>
      </w:r>
      <w:r w:rsidR="00D567E2" w:rsidRPr="00D567E2">
        <w:rPr>
          <w:rFonts w:asciiTheme="minorHAnsi" w:hAnsiTheme="minorHAnsi"/>
        </w:rPr>
        <w:tab/>
        <w:t>Ericsson</w:t>
      </w:r>
    </w:p>
    <w:p w14:paraId="0FF0CA6B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3" w:history="1">
        <w:r w:rsidR="00D567E2" w:rsidRPr="00D567E2">
          <w:rPr>
            <w:rFonts w:asciiTheme="minorHAnsi" w:hAnsiTheme="minorHAnsi"/>
          </w:rPr>
          <w:t>R1-1910704</w:t>
        </w:r>
      </w:hyperlink>
      <w:r w:rsidR="00D567E2" w:rsidRPr="00D567E2">
        <w:rPr>
          <w:rFonts w:asciiTheme="minorHAnsi" w:hAnsiTheme="minorHAnsi"/>
        </w:rPr>
        <w:tab/>
        <w:t>RLM/RLF for NR Sidelink</w:t>
      </w:r>
      <w:r w:rsidR="00D567E2" w:rsidRPr="00D567E2">
        <w:rPr>
          <w:rFonts w:asciiTheme="minorHAnsi" w:hAnsiTheme="minorHAnsi"/>
        </w:rPr>
        <w:tab/>
      </w:r>
      <w:proofErr w:type="spellStart"/>
      <w:r w:rsidR="00D567E2" w:rsidRPr="00D567E2">
        <w:rPr>
          <w:rFonts w:asciiTheme="minorHAnsi" w:hAnsiTheme="minorHAnsi"/>
        </w:rPr>
        <w:t>Futurewei</w:t>
      </w:r>
      <w:proofErr w:type="spellEnd"/>
    </w:p>
    <w:p w14:paraId="23923700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4" w:history="1">
        <w:r w:rsidR="00D567E2" w:rsidRPr="00D567E2">
          <w:rPr>
            <w:rFonts w:asciiTheme="minorHAnsi" w:hAnsiTheme="minorHAnsi"/>
          </w:rPr>
          <w:t>R1-1910786</w:t>
        </w:r>
      </w:hyperlink>
      <w:r w:rsidR="00D567E2" w:rsidRPr="00D567E2">
        <w:rPr>
          <w:rFonts w:asciiTheme="minorHAnsi" w:hAnsiTheme="minorHAnsi"/>
        </w:rPr>
        <w:tab/>
        <w:t>Discussion on AS level link management for unicast</w:t>
      </w:r>
      <w:r w:rsidR="00D567E2" w:rsidRPr="00D567E2">
        <w:rPr>
          <w:rFonts w:asciiTheme="minorHAnsi" w:hAnsiTheme="minorHAnsi"/>
        </w:rPr>
        <w:tab/>
        <w:t>LG Electronics</w:t>
      </w:r>
    </w:p>
    <w:p w14:paraId="3B54C375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5" w:history="1">
        <w:r w:rsidR="00D567E2" w:rsidRPr="00D567E2">
          <w:rPr>
            <w:rFonts w:asciiTheme="minorHAnsi" w:hAnsiTheme="minorHAnsi"/>
          </w:rPr>
          <w:t>R1-1911072</w:t>
        </w:r>
      </w:hyperlink>
      <w:r w:rsidR="00D567E2" w:rsidRPr="00D567E2">
        <w:rPr>
          <w:rFonts w:asciiTheme="minorHAnsi" w:hAnsiTheme="minorHAnsi"/>
        </w:rPr>
        <w:tab/>
        <w:t>Discussion on RLM for unicast</w:t>
      </w:r>
      <w:r w:rsidR="00D567E2" w:rsidRPr="00D567E2">
        <w:rPr>
          <w:rFonts w:asciiTheme="minorHAnsi" w:hAnsiTheme="minorHAnsi"/>
        </w:rPr>
        <w:tab/>
        <w:t>MediaTek Inc.</w:t>
      </w:r>
    </w:p>
    <w:p w14:paraId="3DDB2BC8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6" w:history="1">
        <w:r w:rsidR="00D567E2" w:rsidRPr="00D567E2">
          <w:rPr>
            <w:rFonts w:asciiTheme="minorHAnsi" w:hAnsiTheme="minorHAnsi"/>
          </w:rPr>
          <w:t>R1-1911174</w:t>
        </w:r>
      </w:hyperlink>
      <w:r w:rsidR="00D567E2" w:rsidRPr="00D567E2">
        <w:rPr>
          <w:rFonts w:asciiTheme="minorHAnsi" w:hAnsiTheme="minorHAnsi"/>
        </w:rPr>
        <w:tab/>
        <w:t>RLM/RLF for NR sidelink</w:t>
      </w:r>
      <w:r w:rsidR="00D567E2" w:rsidRPr="00D567E2">
        <w:rPr>
          <w:rFonts w:asciiTheme="minorHAnsi" w:hAnsiTheme="minorHAnsi"/>
        </w:rPr>
        <w:tab/>
        <w:t>NTT DOCOMO, INC.</w:t>
      </w:r>
    </w:p>
    <w:p w14:paraId="1C2B6E0D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7" w:history="1">
        <w:r w:rsidR="00D567E2" w:rsidRPr="00D567E2">
          <w:rPr>
            <w:rFonts w:asciiTheme="minorHAnsi" w:hAnsiTheme="minorHAnsi"/>
          </w:rPr>
          <w:t>R1-1911211</w:t>
        </w:r>
      </w:hyperlink>
      <w:r w:rsidR="00D567E2" w:rsidRPr="00D567E2">
        <w:rPr>
          <w:rFonts w:asciiTheme="minorHAnsi" w:hAnsiTheme="minorHAnsi"/>
        </w:rPr>
        <w:tab/>
        <w:t>Discussion on RLM in NR V2X</w:t>
      </w:r>
      <w:r w:rsidR="00D567E2" w:rsidRPr="00D567E2">
        <w:rPr>
          <w:rFonts w:asciiTheme="minorHAnsi" w:hAnsiTheme="minorHAnsi"/>
        </w:rPr>
        <w:tab/>
        <w:t>ASUSTEK COMPUTER (SHANGHAI)</w:t>
      </w:r>
    </w:p>
    <w:p w14:paraId="4929ACC2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8" w:history="1">
        <w:r w:rsidR="00D567E2" w:rsidRPr="00D567E2">
          <w:rPr>
            <w:rFonts w:asciiTheme="minorHAnsi" w:hAnsiTheme="minorHAnsi"/>
          </w:rPr>
          <w:t>R1-1911283</w:t>
        </w:r>
      </w:hyperlink>
      <w:r w:rsidR="00D567E2" w:rsidRPr="00D567E2">
        <w:rPr>
          <w:rFonts w:asciiTheme="minorHAnsi" w:hAnsiTheme="minorHAnsi"/>
        </w:rPr>
        <w:tab/>
        <w:t>Sidelink RLM/RLF for NR V2X</w:t>
      </w:r>
      <w:r w:rsidR="00D567E2" w:rsidRPr="00D567E2">
        <w:rPr>
          <w:rFonts w:asciiTheme="minorHAnsi" w:hAnsiTheme="minorHAnsi"/>
        </w:rPr>
        <w:tab/>
      </w:r>
      <w:proofErr w:type="spellStart"/>
      <w:r w:rsidR="00D567E2" w:rsidRPr="00D567E2">
        <w:rPr>
          <w:rFonts w:asciiTheme="minorHAnsi" w:hAnsiTheme="minorHAnsi"/>
        </w:rPr>
        <w:t>InterDigital</w:t>
      </w:r>
      <w:proofErr w:type="spellEnd"/>
      <w:r w:rsidR="00D567E2" w:rsidRPr="00D567E2">
        <w:rPr>
          <w:rFonts w:asciiTheme="minorHAnsi" w:hAnsiTheme="minorHAnsi"/>
        </w:rPr>
        <w:t>, Inc.</w:t>
      </w:r>
    </w:p>
    <w:p w14:paraId="5ED5659E" w14:textId="77777777" w:rsidR="00D567E2" w:rsidRPr="00D567E2" w:rsidRDefault="000B2B0C" w:rsidP="00D567E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9" w:history="1">
        <w:r w:rsidR="00D567E2" w:rsidRPr="00D567E2">
          <w:rPr>
            <w:rFonts w:asciiTheme="minorHAnsi" w:hAnsiTheme="minorHAnsi"/>
          </w:rPr>
          <w:t>R1-1911336</w:t>
        </w:r>
      </w:hyperlink>
      <w:r w:rsidR="00D567E2" w:rsidRPr="00D567E2">
        <w:rPr>
          <w:rFonts w:asciiTheme="minorHAnsi" w:hAnsiTheme="minorHAnsi"/>
        </w:rPr>
        <w:tab/>
        <w:t>IS/OOS Indications for RLM/RLF</w:t>
      </w:r>
      <w:r w:rsidR="00D567E2" w:rsidRPr="00D567E2">
        <w:rPr>
          <w:rFonts w:asciiTheme="minorHAnsi" w:hAnsiTheme="minorHAnsi"/>
        </w:rPr>
        <w:tab/>
      </w:r>
      <w:proofErr w:type="spellStart"/>
      <w:r w:rsidR="00D567E2" w:rsidRPr="00D567E2">
        <w:rPr>
          <w:rFonts w:asciiTheme="minorHAnsi" w:hAnsiTheme="minorHAnsi"/>
        </w:rPr>
        <w:t>Convida</w:t>
      </w:r>
      <w:proofErr w:type="spellEnd"/>
      <w:r w:rsidR="00D567E2" w:rsidRPr="00D567E2">
        <w:rPr>
          <w:rFonts w:asciiTheme="minorHAnsi" w:hAnsiTheme="minorHAnsi"/>
        </w:rPr>
        <w:t xml:space="preserve"> Wireless</w:t>
      </w:r>
    </w:p>
    <w:p w14:paraId="06AFD2E7" w14:textId="223A939A" w:rsidR="00226B06" w:rsidRDefault="00226B06" w:rsidP="006001E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</w:p>
    <w:p w14:paraId="17521B8C" w14:textId="3AD0D325" w:rsidR="00226B06" w:rsidRPr="00264AC9" w:rsidRDefault="00226B06" w:rsidP="00226B06">
      <w:pPr>
        <w:pStyle w:val="3GPPH1"/>
        <w:rPr>
          <w:lang w:val="en-US"/>
        </w:rPr>
      </w:pPr>
      <w:r>
        <w:rPr>
          <w:lang w:val="en-US"/>
        </w:rPr>
        <w:t>Previous RAN1 agreements</w:t>
      </w:r>
    </w:p>
    <w:p w14:paraId="3C3D50D0" w14:textId="78410E3A" w:rsidR="00226B06" w:rsidRDefault="00226B06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</w:p>
    <w:p w14:paraId="72CBB476" w14:textId="190EF4BC" w:rsidR="00226B06" w:rsidRDefault="00E025BC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  <w:r w:rsidRPr="00E025BC">
        <w:rPr>
          <w:b/>
          <w:iCs/>
          <w:sz w:val="22"/>
          <w:u w:val="single"/>
          <w:lang w:val="en-US"/>
        </w:rPr>
        <w:t>RAN1 #96bis</w:t>
      </w:r>
    </w:p>
    <w:p w14:paraId="6DCF8053" w14:textId="4C7ADA8D" w:rsidR="00E025BC" w:rsidRDefault="00E025BC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</w:p>
    <w:p w14:paraId="66A91523" w14:textId="77777777" w:rsidR="00E025BC" w:rsidRPr="005930A0" w:rsidRDefault="00E025BC" w:rsidP="00E025BC">
      <w:pPr>
        <w:rPr>
          <w:b/>
        </w:rPr>
      </w:pPr>
      <w:r w:rsidRPr="005930A0">
        <w:rPr>
          <w:highlight w:val="green"/>
        </w:rPr>
        <w:t>Agreements</w:t>
      </w:r>
      <w:r w:rsidRPr="005930A0">
        <w:rPr>
          <w:b/>
        </w:rPr>
        <w:t>:</w:t>
      </w:r>
    </w:p>
    <w:p w14:paraId="7F9CDA5E" w14:textId="77777777" w:rsidR="00E025BC" w:rsidRPr="005930A0" w:rsidRDefault="00E025BC" w:rsidP="00E025BC">
      <w:pPr>
        <w:numPr>
          <w:ilvl w:val="0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 xml:space="preserve">No new reference signal dedicated to SL RLM is introduced. </w:t>
      </w:r>
    </w:p>
    <w:p w14:paraId="3F72559D" w14:textId="77777777" w:rsidR="00E025BC" w:rsidRPr="005930A0" w:rsidRDefault="00E025BC" w:rsidP="00E025BC">
      <w:pPr>
        <w:numPr>
          <w:ilvl w:val="1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Existing SL RS is reused for SL RLM/RLF</w:t>
      </w:r>
    </w:p>
    <w:p w14:paraId="204B3F7B" w14:textId="77777777" w:rsidR="00E025BC" w:rsidRPr="005930A0" w:rsidRDefault="00E025BC" w:rsidP="00E025BC">
      <w:pPr>
        <w:numPr>
          <w:ilvl w:val="2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Note: CSI-RS is not precluded</w:t>
      </w:r>
    </w:p>
    <w:p w14:paraId="01CF0430" w14:textId="77777777" w:rsidR="00E025BC" w:rsidRPr="005930A0" w:rsidRDefault="00E025BC" w:rsidP="00E025BC">
      <w:pPr>
        <w:numPr>
          <w:ilvl w:val="1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RAN1 has no intention to introduce RS transmitted in a periodic manner only for SL RLM purposes</w:t>
      </w:r>
    </w:p>
    <w:p w14:paraId="7DE0693F" w14:textId="77777777" w:rsidR="00E025BC" w:rsidRPr="005930A0" w:rsidRDefault="00E025BC" w:rsidP="00E025BC">
      <w:pPr>
        <w:numPr>
          <w:ilvl w:val="1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FFS:</w:t>
      </w:r>
    </w:p>
    <w:p w14:paraId="25327E7E" w14:textId="77777777" w:rsidR="00E025BC" w:rsidRPr="005930A0" w:rsidRDefault="00E025BC" w:rsidP="00E025BC">
      <w:pPr>
        <w:numPr>
          <w:ilvl w:val="2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 xml:space="preserve">Whether SL RS is transmitted in a stand-alone manner for SL RLM/RLF </w:t>
      </w:r>
    </w:p>
    <w:p w14:paraId="1D2B61D8" w14:textId="77777777" w:rsidR="00E025BC" w:rsidRPr="0073062A" w:rsidRDefault="00E025BC" w:rsidP="00E025BC">
      <w:pPr>
        <w:rPr>
          <w:b/>
        </w:rPr>
      </w:pPr>
      <w:r w:rsidRPr="0073062A">
        <w:rPr>
          <w:highlight w:val="green"/>
        </w:rPr>
        <w:t>Agreements</w:t>
      </w:r>
      <w:r w:rsidRPr="0073062A">
        <w:rPr>
          <w:b/>
        </w:rPr>
        <w:t>:</w:t>
      </w:r>
    </w:p>
    <w:p w14:paraId="24556C8B" w14:textId="77777777" w:rsidR="00E025BC" w:rsidRPr="0073062A" w:rsidRDefault="00E025BC" w:rsidP="00E025BC">
      <w:pPr>
        <w:pStyle w:val="3GPPAgreements"/>
        <w:numPr>
          <w:ilvl w:val="0"/>
          <w:numId w:val="15"/>
        </w:numPr>
        <w:rPr>
          <w:sz w:val="20"/>
        </w:rPr>
      </w:pPr>
      <w:r w:rsidRPr="0073062A">
        <w:rPr>
          <w:sz w:val="20"/>
        </w:rPr>
        <w:t xml:space="preserve">Regarding metric for </w:t>
      </w:r>
      <w:r w:rsidRPr="0073062A">
        <w:rPr>
          <w:sz w:val="20"/>
          <w:lang w:val="en-GB"/>
        </w:rPr>
        <w:t>SL RLM/RLF declaration, RAN1 discussed the following (to be further studied):</w:t>
      </w:r>
    </w:p>
    <w:p w14:paraId="7C31D880" w14:textId="77777777" w:rsidR="00E025BC" w:rsidRPr="0073062A" w:rsidRDefault="00E025BC" w:rsidP="00E025B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73062A">
        <w:t xml:space="preserve">Reuse IS/OOS metric in </w:t>
      </w:r>
      <w:proofErr w:type="spellStart"/>
      <w:r w:rsidRPr="0073062A">
        <w:t>Uu</w:t>
      </w:r>
      <w:proofErr w:type="spellEnd"/>
      <w:r w:rsidRPr="0073062A">
        <w:t xml:space="preserve"> RLM as much as possible but considering the condition that </w:t>
      </w:r>
      <w:r w:rsidRPr="0073062A">
        <w:rPr>
          <w:lang w:val="en-US" w:eastAsia="zh-CN"/>
        </w:rPr>
        <w:t>RAN1 has no intention to introduce RS transmitted in a periodic manner only for SL RLM purposes</w:t>
      </w:r>
    </w:p>
    <w:p w14:paraId="1F4B95B2" w14:textId="77777777" w:rsidR="00E025BC" w:rsidRPr="0073062A" w:rsidRDefault="00E025BC" w:rsidP="00E025BC">
      <w:pPr>
        <w:pStyle w:val="3GPPAgreements"/>
        <w:numPr>
          <w:ilvl w:val="1"/>
          <w:numId w:val="26"/>
        </w:numPr>
        <w:rPr>
          <w:sz w:val="20"/>
        </w:rPr>
      </w:pPr>
      <w:r w:rsidRPr="0073062A">
        <w:rPr>
          <w:sz w:val="20"/>
        </w:rPr>
        <w:t>Other metrics, e.g., congestion control metric (similar to CBR in LTE), consecutive HARQ-NACKs, etc.</w:t>
      </w:r>
    </w:p>
    <w:p w14:paraId="31BA966C" w14:textId="77777777" w:rsidR="00E025BC" w:rsidRPr="0073062A" w:rsidRDefault="00E025BC" w:rsidP="00E025BC">
      <w:pPr>
        <w:pStyle w:val="3GPPAgreements"/>
        <w:numPr>
          <w:ilvl w:val="1"/>
          <w:numId w:val="26"/>
        </w:numPr>
        <w:rPr>
          <w:sz w:val="20"/>
        </w:rPr>
      </w:pPr>
      <w:r w:rsidRPr="0073062A">
        <w:rPr>
          <w:sz w:val="20"/>
        </w:rPr>
        <w:t>Note: RAN1 expects further input from RAN2 to further progress on this topic</w:t>
      </w:r>
    </w:p>
    <w:p w14:paraId="5E296F05" w14:textId="3A325461" w:rsidR="00E025BC" w:rsidRPr="0093080E" w:rsidRDefault="00E025BC" w:rsidP="00E025BC">
      <w:pPr>
        <w:rPr>
          <w:lang w:val="en-US"/>
        </w:rPr>
      </w:pPr>
      <w:r w:rsidRPr="0073062A">
        <w:rPr>
          <w:lang w:val="en-US"/>
        </w:rPr>
        <w:t xml:space="preserve">To prepare reply LS using the above two agreements – </w:t>
      </w:r>
      <w:proofErr w:type="spellStart"/>
      <w:r w:rsidRPr="0073062A">
        <w:rPr>
          <w:lang w:val="en-US"/>
        </w:rPr>
        <w:t>Moonil</w:t>
      </w:r>
      <w:proofErr w:type="spellEnd"/>
      <w:r w:rsidRPr="0073062A">
        <w:rPr>
          <w:lang w:val="en-US"/>
        </w:rPr>
        <w:t xml:space="preserve"> (IDC), </w:t>
      </w:r>
      <w:hyperlink r:id="rId30" w:history="1">
        <w:r w:rsidRPr="005E6AEF">
          <w:rPr>
            <w:rStyle w:val="Hyperlink"/>
            <w:b/>
            <w:lang w:val="en-US"/>
          </w:rPr>
          <w:t>R1-1905788</w:t>
        </w:r>
      </w:hyperlink>
      <w:r>
        <w:rPr>
          <w:b/>
          <w:lang w:val="en-US"/>
        </w:rPr>
        <w:t xml:space="preserve">, </w:t>
      </w:r>
      <w:r w:rsidRPr="0093080E">
        <w:rPr>
          <w:lang w:val="en-US"/>
        </w:rPr>
        <w:t xml:space="preserve">which is </w:t>
      </w:r>
      <w:r w:rsidRPr="0093080E">
        <w:rPr>
          <w:highlight w:val="green"/>
          <w:lang w:val="en-US"/>
        </w:rPr>
        <w:t xml:space="preserve">approved </w:t>
      </w:r>
      <w:r w:rsidRPr="0093080E">
        <w:rPr>
          <w:lang w:val="en-US"/>
        </w:rPr>
        <w:t>with the following update:</w:t>
      </w:r>
    </w:p>
    <w:p w14:paraId="7694FF16" w14:textId="77777777" w:rsidR="00E025BC" w:rsidRPr="0093080E" w:rsidRDefault="00E025BC" w:rsidP="00E025BC">
      <w:pPr>
        <w:rPr>
          <w:rFonts w:cs="Times"/>
          <w:lang w:val="en-US"/>
        </w:rPr>
      </w:pPr>
      <w:r w:rsidRPr="0093080E">
        <w:rPr>
          <w:rFonts w:cs="Times"/>
          <w:lang w:eastAsia="zh-CN"/>
        </w:rPr>
        <w:lastRenderedPageBreak/>
        <w:t xml:space="preserve">RAN1 has agreed that no new reference signal dedicated to SL RLM is introduced and existing SL RS is reused for SL RLM/RLF </w:t>
      </w:r>
      <w:r w:rsidRPr="0093080E">
        <w:rPr>
          <w:rFonts w:cs="Times"/>
          <w:color w:val="FF0000"/>
          <w:u w:val="single"/>
          <w:lang w:eastAsia="zh-CN"/>
        </w:rPr>
        <w:t>(i.e., a SL RS introduced for other purpose(s) is re</w:t>
      </w:r>
      <w:r>
        <w:rPr>
          <w:rFonts w:cs="Times"/>
          <w:color w:val="FF0000"/>
          <w:u w:val="single"/>
          <w:lang w:eastAsia="zh-CN"/>
        </w:rPr>
        <w:t>us</w:t>
      </w:r>
      <w:r w:rsidRPr="0093080E">
        <w:rPr>
          <w:rFonts w:cs="Times"/>
          <w:color w:val="FF0000"/>
          <w:u w:val="single"/>
          <w:lang w:eastAsia="zh-CN"/>
        </w:rPr>
        <w:t>ed for SL RLM/RLF. The details are still being discussed in RAN1).</w:t>
      </w:r>
    </w:p>
    <w:p w14:paraId="4D0ADAE3" w14:textId="272FF1CC" w:rsidR="00E025BC" w:rsidRDefault="00E025BC" w:rsidP="00E025BC">
      <w:pPr>
        <w:rPr>
          <w:lang w:val="en-US"/>
        </w:rPr>
      </w:pPr>
      <w:r>
        <w:rPr>
          <w:lang w:val="en-US"/>
        </w:rPr>
        <w:t xml:space="preserve">Final LS in </w:t>
      </w:r>
      <w:hyperlink r:id="rId31" w:history="1">
        <w:r>
          <w:rPr>
            <w:rStyle w:val="Hyperlink"/>
            <w:highlight w:val="green"/>
            <w:lang w:val="en-US"/>
          </w:rPr>
          <w:t>R1-1905863</w:t>
        </w:r>
      </w:hyperlink>
    </w:p>
    <w:p w14:paraId="347C25E2" w14:textId="77777777" w:rsidR="00E025BC" w:rsidRDefault="00E025BC" w:rsidP="00E025BC">
      <w:pPr>
        <w:rPr>
          <w:lang w:val="en-US"/>
        </w:rPr>
      </w:pPr>
    </w:p>
    <w:p w14:paraId="19C62CC4" w14:textId="77777777" w:rsidR="00E025BC" w:rsidRPr="00B533E3" w:rsidRDefault="00E025BC" w:rsidP="00E025BC">
      <w:pPr>
        <w:rPr>
          <w:lang w:val="en-US"/>
        </w:rPr>
      </w:pPr>
      <w:r w:rsidRPr="00B533E3">
        <w:rPr>
          <w:highlight w:val="green"/>
          <w:lang w:val="en-US"/>
        </w:rPr>
        <w:t>Agreements</w:t>
      </w:r>
      <w:r w:rsidRPr="00B533E3">
        <w:rPr>
          <w:lang w:val="en-US"/>
        </w:rPr>
        <w:t>:</w:t>
      </w:r>
    </w:p>
    <w:p w14:paraId="62B010A0" w14:textId="77777777" w:rsidR="00E025BC" w:rsidRPr="00B533E3" w:rsidRDefault="00E025BC" w:rsidP="00E025BC">
      <w:pPr>
        <w:pStyle w:val="ListParagraph"/>
        <w:numPr>
          <w:ilvl w:val="0"/>
          <w:numId w:val="27"/>
        </w:numPr>
        <w:jc w:val="both"/>
        <w:rPr>
          <w:rFonts w:cs="Calibri"/>
          <w:bCs/>
          <w:iCs/>
          <w:szCs w:val="20"/>
        </w:rPr>
      </w:pPr>
      <w:r w:rsidRPr="00B533E3">
        <w:rPr>
          <w:rFonts w:cs="Calibri"/>
          <w:bCs/>
          <w:iCs/>
          <w:szCs w:val="20"/>
        </w:rPr>
        <w:t xml:space="preserve">For further evaluation of NR V2X, </w:t>
      </w:r>
    </w:p>
    <w:p w14:paraId="177AB786" w14:textId="77777777" w:rsidR="00E025BC" w:rsidRPr="00B533E3" w:rsidRDefault="00E025BC" w:rsidP="00E025BC">
      <w:pPr>
        <w:pStyle w:val="ListParagraph"/>
        <w:numPr>
          <w:ilvl w:val="1"/>
          <w:numId w:val="27"/>
        </w:numPr>
        <w:jc w:val="both"/>
        <w:rPr>
          <w:rFonts w:cs="Calibri"/>
          <w:bCs/>
          <w:iCs/>
          <w:szCs w:val="20"/>
        </w:rPr>
      </w:pPr>
      <w:r w:rsidRPr="00B533E3">
        <w:rPr>
          <w:rFonts w:cs="Calibri"/>
          <w:bCs/>
          <w:iCs/>
          <w:szCs w:val="20"/>
        </w:rPr>
        <w:t>2Tx/2Rx is taken as an additional simulation assumption for FR1.</w:t>
      </w:r>
    </w:p>
    <w:p w14:paraId="201F2A5E" w14:textId="036A4DDD" w:rsidR="00E025BC" w:rsidRDefault="00E025BC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</w:p>
    <w:p w14:paraId="2039BD6D" w14:textId="0E9175AF" w:rsidR="00FF17A8" w:rsidRDefault="00FF17A8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  <w:r w:rsidRPr="00E025BC">
        <w:rPr>
          <w:b/>
          <w:iCs/>
          <w:sz w:val="22"/>
          <w:u w:val="single"/>
          <w:lang w:val="en-US"/>
        </w:rPr>
        <w:t>RAN1 #9</w:t>
      </w:r>
      <w:r>
        <w:rPr>
          <w:b/>
          <w:iCs/>
          <w:sz w:val="22"/>
          <w:u w:val="single"/>
          <w:lang w:val="en-US"/>
        </w:rPr>
        <w:t>7</w:t>
      </w:r>
    </w:p>
    <w:p w14:paraId="36BF749E" w14:textId="77777777" w:rsidR="0027237A" w:rsidRDefault="0027237A" w:rsidP="0027237A">
      <w:pPr>
        <w:rPr>
          <w:rFonts w:cs="Arial"/>
          <w:i/>
          <w:sz w:val="22"/>
          <w:szCs w:val="22"/>
          <w:highlight w:val="green"/>
        </w:rPr>
      </w:pPr>
    </w:p>
    <w:p w14:paraId="5C530D46" w14:textId="1C48FA85" w:rsidR="0027237A" w:rsidRPr="002416AE" w:rsidRDefault="0027237A" w:rsidP="0027237A">
      <w:pPr>
        <w:rPr>
          <w:rFonts w:cs="Arial"/>
          <w:i/>
          <w:sz w:val="22"/>
          <w:szCs w:val="22"/>
        </w:rPr>
      </w:pPr>
      <w:r w:rsidRPr="002416AE">
        <w:rPr>
          <w:rFonts w:cs="Arial"/>
          <w:i/>
          <w:sz w:val="22"/>
          <w:szCs w:val="22"/>
          <w:highlight w:val="green"/>
        </w:rPr>
        <w:t>Agreements</w:t>
      </w:r>
      <w:r w:rsidRPr="002416AE">
        <w:rPr>
          <w:rFonts w:cs="Arial"/>
          <w:i/>
          <w:sz w:val="22"/>
          <w:szCs w:val="22"/>
        </w:rPr>
        <w:t>:</w:t>
      </w:r>
    </w:p>
    <w:p w14:paraId="79312A0A" w14:textId="77777777" w:rsidR="0027237A" w:rsidRPr="002416AE" w:rsidRDefault="0027237A" w:rsidP="0027237A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cs="Arial"/>
          <w:i/>
          <w:sz w:val="22"/>
          <w:szCs w:val="22"/>
        </w:rPr>
      </w:pPr>
      <w:r w:rsidRPr="002416AE">
        <w:rPr>
          <w:rFonts w:cs="Arial"/>
          <w:i/>
          <w:sz w:val="22"/>
          <w:szCs w:val="22"/>
        </w:rPr>
        <w:t>No standalone RS dedicated to SL RLM/RLF in Rel-16</w:t>
      </w:r>
    </w:p>
    <w:p w14:paraId="12F988CC" w14:textId="77777777" w:rsidR="0027237A" w:rsidRPr="0027237A" w:rsidRDefault="0027237A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</w:rPr>
      </w:pPr>
    </w:p>
    <w:sectPr w:rsidR="0027237A" w:rsidRPr="0027237A" w:rsidSect="00CA2848">
      <w:headerReference w:type="even" r:id="rId32"/>
      <w:footerReference w:type="even" r:id="rId33"/>
      <w:footerReference w:type="default" r:id="rId3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E081F" w14:textId="77777777" w:rsidR="000B2B0C" w:rsidRDefault="000B2B0C">
      <w:r>
        <w:separator/>
      </w:r>
    </w:p>
  </w:endnote>
  <w:endnote w:type="continuationSeparator" w:id="0">
    <w:p w14:paraId="7CAEEB39" w14:textId="77777777" w:rsidR="000B2B0C" w:rsidRDefault="000B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20B0604020202020204"/>
    <w:charset w:val="00"/>
    <w:family w:val="roman"/>
    <w:notTrueType/>
    <w:pitch w:val="default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4BB31" w14:textId="77777777" w:rsidR="008D3EC0" w:rsidRDefault="008D3EC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F1E11BA" w14:textId="77777777" w:rsidR="008D3EC0" w:rsidRDefault="008D3EC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4F179" w14:textId="77777777" w:rsidR="008D3EC0" w:rsidRPr="00270202" w:rsidRDefault="008D3EC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976D8B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976D8B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4E132" w14:textId="77777777" w:rsidR="000B2B0C" w:rsidRDefault="000B2B0C">
      <w:r>
        <w:separator/>
      </w:r>
    </w:p>
  </w:footnote>
  <w:footnote w:type="continuationSeparator" w:id="0">
    <w:p w14:paraId="78A0D92D" w14:textId="77777777" w:rsidR="000B2B0C" w:rsidRDefault="000B2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63FF7" w14:textId="77777777" w:rsidR="008D3EC0" w:rsidRDefault="008D3E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B15DF"/>
    <w:multiLevelType w:val="hybridMultilevel"/>
    <w:tmpl w:val="65BA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F2FCC"/>
    <w:multiLevelType w:val="hybridMultilevel"/>
    <w:tmpl w:val="A49EE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866A9"/>
    <w:multiLevelType w:val="hybridMultilevel"/>
    <w:tmpl w:val="39C83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40300"/>
    <w:multiLevelType w:val="hybridMultilevel"/>
    <w:tmpl w:val="76AA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2FEB0DB8"/>
    <w:multiLevelType w:val="hybridMultilevel"/>
    <w:tmpl w:val="EFB24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8E32108"/>
    <w:multiLevelType w:val="hybridMultilevel"/>
    <w:tmpl w:val="D5D8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30D019E"/>
    <w:multiLevelType w:val="hybridMultilevel"/>
    <w:tmpl w:val="86607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F2232"/>
    <w:multiLevelType w:val="hybridMultilevel"/>
    <w:tmpl w:val="33D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F3451"/>
    <w:multiLevelType w:val="hybridMultilevel"/>
    <w:tmpl w:val="78CA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C1937"/>
    <w:multiLevelType w:val="hybridMultilevel"/>
    <w:tmpl w:val="0B0E5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D6900"/>
    <w:multiLevelType w:val="hybridMultilevel"/>
    <w:tmpl w:val="24067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D3148"/>
    <w:multiLevelType w:val="hybridMultilevel"/>
    <w:tmpl w:val="C6ECF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A01FD"/>
    <w:multiLevelType w:val="hybridMultilevel"/>
    <w:tmpl w:val="D9C02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D68EA"/>
    <w:multiLevelType w:val="hybridMultilevel"/>
    <w:tmpl w:val="71705020"/>
    <w:lvl w:ilvl="0" w:tplc="85CA3D7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24D8B"/>
    <w:multiLevelType w:val="hybridMultilevel"/>
    <w:tmpl w:val="3DB48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C4C4D"/>
    <w:multiLevelType w:val="hybridMultilevel"/>
    <w:tmpl w:val="CE44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B2586"/>
    <w:multiLevelType w:val="hybridMultilevel"/>
    <w:tmpl w:val="75EE9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E4768F"/>
    <w:multiLevelType w:val="hybridMultilevel"/>
    <w:tmpl w:val="26D872E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4" w15:restartNumberingAfterBreak="0">
    <w:nsid w:val="70762FEE"/>
    <w:multiLevelType w:val="hybridMultilevel"/>
    <w:tmpl w:val="F4446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07479"/>
    <w:multiLevelType w:val="hybridMultilevel"/>
    <w:tmpl w:val="2EF85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F4641"/>
    <w:multiLevelType w:val="hybridMultilevel"/>
    <w:tmpl w:val="F61C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F2246"/>
    <w:multiLevelType w:val="hybridMultilevel"/>
    <w:tmpl w:val="00E0E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15"/>
  </w:num>
  <w:num w:numId="5">
    <w:abstractNumId w:val="16"/>
  </w:num>
  <w:num w:numId="6">
    <w:abstractNumId w:val="5"/>
  </w:num>
  <w:num w:numId="7">
    <w:abstractNumId w:val="4"/>
  </w:num>
  <w:num w:numId="8">
    <w:abstractNumId w:val="18"/>
  </w:num>
  <w:num w:numId="9">
    <w:abstractNumId w:val="20"/>
  </w:num>
  <w:num w:numId="10">
    <w:abstractNumId w:val="2"/>
  </w:num>
  <w:num w:numId="11">
    <w:abstractNumId w:val="38"/>
  </w:num>
  <w:num w:numId="12">
    <w:abstractNumId w:val="22"/>
  </w:num>
  <w:num w:numId="13">
    <w:abstractNumId w:val="25"/>
  </w:num>
  <w:num w:numId="14">
    <w:abstractNumId w:val="17"/>
  </w:num>
  <w:num w:numId="15">
    <w:abstractNumId w:val="6"/>
  </w:num>
  <w:num w:numId="16">
    <w:abstractNumId w:val="1"/>
  </w:num>
  <w:num w:numId="17">
    <w:abstractNumId w:val="19"/>
  </w:num>
  <w:num w:numId="18">
    <w:abstractNumId w:val="37"/>
  </w:num>
  <w:num w:numId="19">
    <w:abstractNumId w:val="27"/>
  </w:num>
  <w:num w:numId="20">
    <w:abstractNumId w:val="9"/>
  </w:num>
  <w:num w:numId="21">
    <w:abstractNumId w:val="30"/>
  </w:num>
  <w:num w:numId="22">
    <w:abstractNumId w:val="10"/>
  </w:num>
  <w:num w:numId="23">
    <w:abstractNumId w:val="28"/>
  </w:num>
  <w:num w:numId="24">
    <w:abstractNumId w:val="8"/>
  </w:num>
  <w:num w:numId="25">
    <w:abstractNumId w:val="7"/>
  </w:num>
  <w:num w:numId="26">
    <w:abstractNumId w:val="11"/>
  </w:num>
  <w:num w:numId="27">
    <w:abstractNumId w:val="21"/>
  </w:num>
  <w:num w:numId="28">
    <w:abstractNumId w:val="31"/>
  </w:num>
  <w:num w:numId="29">
    <w:abstractNumId w:val="36"/>
  </w:num>
  <w:num w:numId="30">
    <w:abstractNumId w:val="34"/>
  </w:num>
  <w:num w:numId="31">
    <w:abstractNumId w:val="32"/>
  </w:num>
  <w:num w:numId="32">
    <w:abstractNumId w:val="26"/>
  </w:num>
  <w:num w:numId="33">
    <w:abstractNumId w:val="24"/>
  </w:num>
  <w:num w:numId="34">
    <w:abstractNumId w:val="33"/>
  </w:num>
  <w:num w:numId="35">
    <w:abstractNumId w:val="35"/>
  </w:num>
  <w:num w:numId="36">
    <w:abstractNumId w:val="13"/>
  </w:num>
  <w:num w:numId="37">
    <w:abstractNumId w:val="23"/>
  </w:num>
  <w:num w:numId="38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5D7"/>
    <w:rsid w:val="0000792C"/>
    <w:rsid w:val="00007964"/>
    <w:rsid w:val="00007CEF"/>
    <w:rsid w:val="00007CF1"/>
    <w:rsid w:val="00010068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59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6EE"/>
    <w:rsid w:val="00015BCB"/>
    <w:rsid w:val="00015CF5"/>
    <w:rsid w:val="000162B2"/>
    <w:rsid w:val="0001633F"/>
    <w:rsid w:val="0001666A"/>
    <w:rsid w:val="000168C0"/>
    <w:rsid w:val="00016DCE"/>
    <w:rsid w:val="000170B6"/>
    <w:rsid w:val="0001729B"/>
    <w:rsid w:val="00017309"/>
    <w:rsid w:val="00017940"/>
    <w:rsid w:val="00017F0E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2B47"/>
    <w:rsid w:val="0002393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68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1B"/>
    <w:rsid w:val="00030F74"/>
    <w:rsid w:val="00030FB3"/>
    <w:rsid w:val="00031242"/>
    <w:rsid w:val="00031319"/>
    <w:rsid w:val="00031CE1"/>
    <w:rsid w:val="00031E09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AF9"/>
    <w:rsid w:val="00033B86"/>
    <w:rsid w:val="00033E5C"/>
    <w:rsid w:val="000344CC"/>
    <w:rsid w:val="00034922"/>
    <w:rsid w:val="000349B7"/>
    <w:rsid w:val="00034B5B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311"/>
    <w:rsid w:val="00042527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ACD"/>
    <w:rsid w:val="00045BDD"/>
    <w:rsid w:val="00045F22"/>
    <w:rsid w:val="00046743"/>
    <w:rsid w:val="000468A0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480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42C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4E4C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39B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281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6E0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2CBF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9EB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2C2"/>
    <w:rsid w:val="0008731C"/>
    <w:rsid w:val="0008760B"/>
    <w:rsid w:val="00087881"/>
    <w:rsid w:val="00087BAB"/>
    <w:rsid w:val="00087CE7"/>
    <w:rsid w:val="00087E29"/>
    <w:rsid w:val="00087F91"/>
    <w:rsid w:val="000900A9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926"/>
    <w:rsid w:val="00094BA2"/>
    <w:rsid w:val="00094FC6"/>
    <w:rsid w:val="00095055"/>
    <w:rsid w:val="00095583"/>
    <w:rsid w:val="00095671"/>
    <w:rsid w:val="00095920"/>
    <w:rsid w:val="00095A20"/>
    <w:rsid w:val="00095F53"/>
    <w:rsid w:val="0009612D"/>
    <w:rsid w:val="0009630E"/>
    <w:rsid w:val="0009653B"/>
    <w:rsid w:val="000965AF"/>
    <w:rsid w:val="0009680E"/>
    <w:rsid w:val="000968D8"/>
    <w:rsid w:val="0009709B"/>
    <w:rsid w:val="000976BF"/>
    <w:rsid w:val="00097961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211"/>
    <w:rsid w:val="000A23B7"/>
    <w:rsid w:val="000A2CEF"/>
    <w:rsid w:val="000A2D6B"/>
    <w:rsid w:val="000A2D70"/>
    <w:rsid w:val="000A2FAB"/>
    <w:rsid w:val="000A351D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A4B"/>
    <w:rsid w:val="000A4B74"/>
    <w:rsid w:val="000A50F3"/>
    <w:rsid w:val="000A52B9"/>
    <w:rsid w:val="000A54BA"/>
    <w:rsid w:val="000A54DF"/>
    <w:rsid w:val="000A555B"/>
    <w:rsid w:val="000A5AAC"/>
    <w:rsid w:val="000A5AE2"/>
    <w:rsid w:val="000A61CB"/>
    <w:rsid w:val="000A64B8"/>
    <w:rsid w:val="000A6788"/>
    <w:rsid w:val="000A6AC6"/>
    <w:rsid w:val="000A6C17"/>
    <w:rsid w:val="000A6CFE"/>
    <w:rsid w:val="000A6D35"/>
    <w:rsid w:val="000A6F16"/>
    <w:rsid w:val="000A70BA"/>
    <w:rsid w:val="000A7396"/>
    <w:rsid w:val="000A744D"/>
    <w:rsid w:val="000A7C88"/>
    <w:rsid w:val="000A7CD2"/>
    <w:rsid w:val="000A7E17"/>
    <w:rsid w:val="000A7FF2"/>
    <w:rsid w:val="000B014A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B0C"/>
    <w:rsid w:val="000B2D4C"/>
    <w:rsid w:val="000B32D4"/>
    <w:rsid w:val="000B38DA"/>
    <w:rsid w:val="000B3A6A"/>
    <w:rsid w:val="000B3A7A"/>
    <w:rsid w:val="000B3A8F"/>
    <w:rsid w:val="000B3F37"/>
    <w:rsid w:val="000B4355"/>
    <w:rsid w:val="000B4968"/>
    <w:rsid w:val="000B49D7"/>
    <w:rsid w:val="000B4AA0"/>
    <w:rsid w:val="000B53AF"/>
    <w:rsid w:val="000B5449"/>
    <w:rsid w:val="000B546F"/>
    <w:rsid w:val="000B5717"/>
    <w:rsid w:val="000B5BB1"/>
    <w:rsid w:val="000B5DF3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34D"/>
    <w:rsid w:val="000C255D"/>
    <w:rsid w:val="000C2A25"/>
    <w:rsid w:val="000C2CA1"/>
    <w:rsid w:val="000C2DE1"/>
    <w:rsid w:val="000C2FDD"/>
    <w:rsid w:val="000C3321"/>
    <w:rsid w:val="000C393F"/>
    <w:rsid w:val="000C3987"/>
    <w:rsid w:val="000C3D70"/>
    <w:rsid w:val="000C3F16"/>
    <w:rsid w:val="000C42D8"/>
    <w:rsid w:val="000C4367"/>
    <w:rsid w:val="000C4C15"/>
    <w:rsid w:val="000C4C76"/>
    <w:rsid w:val="000C4DDD"/>
    <w:rsid w:val="000C4F47"/>
    <w:rsid w:val="000C550B"/>
    <w:rsid w:val="000C5759"/>
    <w:rsid w:val="000C5E7D"/>
    <w:rsid w:val="000C628A"/>
    <w:rsid w:val="000C673C"/>
    <w:rsid w:val="000C69D5"/>
    <w:rsid w:val="000C69F8"/>
    <w:rsid w:val="000C71D9"/>
    <w:rsid w:val="000C723D"/>
    <w:rsid w:val="000C727B"/>
    <w:rsid w:val="000C73F4"/>
    <w:rsid w:val="000C7590"/>
    <w:rsid w:val="000C7C3E"/>
    <w:rsid w:val="000D037E"/>
    <w:rsid w:val="000D0415"/>
    <w:rsid w:val="000D0890"/>
    <w:rsid w:val="000D0A0F"/>
    <w:rsid w:val="000D0AB8"/>
    <w:rsid w:val="000D0BCC"/>
    <w:rsid w:val="000D0F55"/>
    <w:rsid w:val="000D0F9A"/>
    <w:rsid w:val="000D148D"/>
    <w:rsid w:val="000D14EB"/>
    <w:rsid w:val="000D1610"/>
    <w:rsid w:val="000D1737"/>
    <w:rsid w:val="000D174E"/>
    <w:rsid w:val="000D1A02"/>
    <w:rsid w:val="000D1B62"/>
    <w:rsid w:val="000D1DD5"/>
    <w:rsid w:val="000D1EA7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3F07"/>
    <w:rsid w:val="000D4324"/>
    <w:rsid w:val="000D44D7"/>
    <w:rsid w:val="000D46EE"/>
    <w:rsid w:val="000D4A7F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AF9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92"/>
    <w:rsid w:val="000E48CD"/>
    <w:rsid w:val="000E4ACA"/>
    <w:rsid w:val="000E4BC7"/>
    <w:rsid w:val="000E4C9B"/>
    <w:rsid w:val="000E4D01"/>
    <w:rsid w:val="000E51DC"/>
    <w:rsid w:val="000E5278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88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0F6"/>
    <w:rsid w:val="000F24C7"/>
    <w:rsid w:val="000F2965"/>
    <w:rsid w:val="000F2BF7"/>
    <w:rsid w:val="000F2F54"/>
    <w:rsid w:val="000F3353"/>
    <w:rsid w:val="000F34C7"/>
    <w:rsid w:val="000F365C"/>
    <w:rsid w:val="000F37F8"/>
    <w:rsid w:val="000F382B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3F7"/>
    <w:rsid w:val="00100491"/>
    <w:rsid w:val="0010067A"/>
    <w:rsid w:val="00100C30"/>
    <w:rsid w:val="00100F9F"/>
    <w:rsid w:val="00101240"/>
    <w:rsid w:val="00101489"/>
    <w:rsid w:val="00101513"/>
    <w:rsid w:val="00101A0E"/>
    <w:rsid w:val="00101ACB"/>
    <w:rsid w:val="00101ACE"/>
    <w:rsid w:val="00101B82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4F7C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5EBF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042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8ED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9B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3B1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4F3D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12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0B4C"/>
    <w:rsid w:val="00131626"/>
    <w:rsid w:val="00131683"/>
    <w:rsid w:val="0013176A"/>
    <w:rsid w:val="00131AC6"/>
    <w:rsid w:val="00132181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C26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89C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609"/>
    <w:rsid w:val="0014471E"/>
    <w:rsid w:val="00144738"/>
    <w:rsid w:val="0014491B"/>
    <w:rsid w:val="00144B3F"/>
    <w:rsid w:val="00144D81"/>
    <w:rsid w:val="00144E04"/>
    <w:rsid w:val="00144E65"/>
    <w:rsid w:val="00144FC7"/>
    <w:rsid w:val="00145484"/>
    <w:rsid w:val="001454C4"/>
    <w:rsid w:val="00145CFA"/>
    <w:rsid w:val="00146129"/>
    <w:rsid w:val="0014624C"/>
    <w:rsid w:val="001462D8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1E2B"/>
    <w:rsid w:val="00152066"/>
    <w:rsid w:val="00152608"/>
    <w:rsid w:val="00152803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C99"/>
    <w:rsid w:val="00155F7A"/>
    <w:rsid w:val="00156260"/>
    <w:rsid w:val="00156334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063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30A"/>
    <w:rsid w:val="001746D5"/>
    <w:rsid w:val="00174DDB"/>
    <w:rsid w:val="00174F2F"/>
    <w:rsid w:val="001750DA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307"/>
    <w:rsid w:val="00177580"/>
    <w:rsid w:val="00177711"/>
    <w:rsid w:val="0017792A"/>
    <w:rsid w:val="00177A0D"/>
    <w:rsid w:val="00177B52"/>
    <w:rsid w:val="00177DFF"/>
    <w:rsid w:val="00177EBD"/>
    <w:rsid w:val="001800DB"/>
    <w:rsid w:val="00180149"/>
    <w:rsid w:val="0018016C"/>
    <w:rsid w:val="0018035D"/>
    <w:rsid w:val="00180E3A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6C1"/>
    <w:rsid w:val="00186AD7"/>
    <w:rsid w:val="00186B4D"/>
    <w:rsid w:val="00186DCB"/>
    <w:rsid w:val="00186E50"/>
    <w:rsid w:val="00186F58"/>
    <w:rsid w:val="001872CD"/>
    <w:rsid w:val="00187663"/>
    <w:rsid w:val="0018767B"/>
    <w:rsid w:val="00190307"/>
    <w:rsid w:val="00190927"/>
    <w:rsid w:val="00190BD5"/>
    <w:rsid w:val="00190C7B"/>
    <w:rsid w:val="0019170D"/>
    <w:rsid w:val="00191727"/>
    <w:rsid w:val="00191A2B"/>
    <w:rsid w:val="00191EBF"/>
    <w:rsid w:val="00192377"/>
    <w:rsid w:val="001923DB"/>
    <w:rsid w:val="001925E5"/>
    <w:rsid w:val="001927B9"/>
    <w:rsid w:val="00192829"/>
    <w:rsid w:val="00192840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1B2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66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31"/>
    <w:rsid w:val="001A34F4"/>
    <w:rsid w:val="001A35B2"/>
    <w:rsid w:val="001A36CF"/>
    <w:rsid w:val="001A3974"/>
    <w:rsid w:val="001A39C8"/>
    <w:rsid w:val="001A3EEA"/>
    <w:rsid w:val="001A3F0F"/>
    <w:rsid w:val="001A3FA5"/>
    <w:rsid w:val="001A4EDF"/>
    <w:rsid w:val="001A5174"/>
    <w:rsid w:val="001A528C"/>
    <w:rsid w:val="001A5500"/>
    <w:rsid w:val="001A5539"/>
    <w:rsid w:val="001A59F8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5D3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709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0A1"/>
    <w:rsid w:val="001C144B"/>
    <w:rsid w:val="001C16A9"/>
    <w:rsid w:val="001C191F"/>
    <w:rsid w:val="001C19D4"/>
    <w:rsid w:val="001C1B6A"/>
    <w:rsid w:val="001C1E53"/>
    <w:rsid w:val="001C1ECB"/>
    <w:rsid w:val="001C1FFA"/>
    <w:rsid w:val="001C211D"/>
    <w:rsid w:val="001C2C23"/>
    <w:rsid w:val="001C2E60"/>
    <w:rsid w:val="001C325F"/>
    <w:rsid w:val="001C3474"/>
    <w:rsid w:val="001C356F"/>
    <w:rsid w:val="001C3C58"/>
    <w:rsid w:val="001C3DC6"/>
    <w:rsid w:val="001C3EAE"/>
    <w:rsid w:val="001C40F0"/>
    <w:rsid w:val="001C4452"/>
    <w:rsid w:val="001C4B2E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33"/>
    <w:rsid w:val="001D1258"/>
    <w:rsid w:val="001D13B0"/>
    <w:rsid w:val="001D19F8"/>
    <w:rsid w:val="001D1A00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09"/>
    <w:rsid w:val="001D572E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94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AC0"/>
    <w:rsid w:val="001E5B18"/>
    <w:rsid w:val="001E5BB2"/>
    <w:rsid w:val="001E5D1F"/>
    <w:rsid w:val="001E6446"/>
    <w:rsid w:val="001E64C7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B23"/>
    <w:rsid w:val="001F0546"/>
    <w:rsid w:val="001F0811"/>
    <w:rsid w:val="001F0CEF"/>
    <w:rsid w:val="001F0DDF"/>
    <w:rsid w:val="001F10B8"/>
    <w:rsid w:val="001F158C"/>
    <w:rsid w:val="001F15ED"/>
    <w:rsid w:val="001F1680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2BC"/>
    <w:rsid w:val="001F4570"/>
    <w:rsid w:val="001F45E8"/>
    <w:rsid w:val="001F4607"/>
    <w:rsid w:val="001F4AE1"/>
    <w:rsid w:val="001F4E57"/>
    <w:rsid w:val="001F4F42"/>
    <w:rsid w:val="001F5276"/>
    <w:rsid w:val="001F53A2"/>
    <w:rsid w:val="001F542D"/>
    <w:rsid w:val="001F5448"/>
    <w:rsid w:val="001F54CA"/>
    <w:rsid w:val="001F5527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AA9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3D9"/>
    <w:rsid w:val="002075EC"/>
    <w:rsid w:val="0020760D"/>
    <w:rsid w:val="00207613"/>
    <w:rsid w:val="002076EE"/>
    <w:rsid w:val="002077E2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257"/>
    <w:rsid w:val="00211345"/>
    <w:rsid w:val="00211390"/>
    <w:rsid w:val="002114FA"/>
    <w:rsid w:val="00211601"/>
    <w:rsid w:val="00211D31"/>
    <w:rsid w:val="00211DD9"/>
    <w:rsid w:val="00211E0D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6E5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6E2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9BD"/>
    <w:rsid w:val="00224A9B"/>
    <w:rsid w:val="00224C25"/>
    <w:rsid w:val="00225C1C"/>
    <w:rsid w:val="00225DB5"/>
    <w:rsid w:val="0022657F"/>
    <w:rsid w:val="0022683F"/>
    <w:rsid w:val="002269A7"/>
    <w:rsid w:val="00226B06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983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D80"/>
    <w:rsid w:val="00232E9D"/>
    <w:rsid w:val="00232FF5"/>
    <w:rsid w:val="00233301"/>
    <w:rsid w:val="0023361E"/>
    <w:rsid w:val="00233657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802"/>
    <w:rsid w:val="00237C6F"/>
    <w:rsid w:val="00237D22"/>
    <w:rsid w:val="002400E7"/>
    <w:rsid w:val="002406CB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568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0A5"/>
    <w:rsid w:val="00245492"/>
    <w:rsid w:val="00245587"/>
    <w:rsid w:val="002456CD"/>
    <w:rsid w:val="002458FD"/>
    <w:rsid w:val="00245A41"/>
    <w:rsid w:val="00245B70"/>
    <w:rsid w:val="00245B85"/>
    <w:rsid w:val="00245D7D"/>
    <w:rsid w:val="00245D99"/>
    <w:rsid w:val="00245E39"/>
    <w:rsid w:val="00245FBA"/>
    <w:rsid w:val="002466C2"/>
    <w:rsid w:val="00246861"/>
    <w:rsid w:val="00246C52"/>
    <w:rsid w:val="00246E8C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61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A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050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AC9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575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7A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AA8"/>
    <w:rsid w:val="00276001"/>
    <w:rsid w:val="002764FB"/>
    <w:rsid w:val="0027668A"/>
    <w:rsid w:val="002767FE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3CF"/>
    <w:rsid w:val="0028052D"/>
    <w:rsid w:val="00280540"/>
    <w:rsid w:val="00280648"/>
    <w:rsid w:val="00280684"/>
    <w:rsid w:val="0028073A"/>
    <w:rsid w:val="002807B4"/>
    <w:rsid w:val="00280851"/>
    <w:rsid w:val="00280960"/>
    <w:rsid w:val="0028140A"/>
    <w:rsid w:val="002817DC"/>
    <w:rsid w:val="00281DD0"/>
    <w:rsid w:val="00281E7E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93D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A16"/>
    <w:rsid w:val="00290CAA"/>
    <w:rsid w:val="00290FC4"/>
    <w:rsid w:val="00291403"/>
    <w:rsid w:val="0029178F"/>
    <w:rsid w:val="002918DE"/>
    <w:rsid w:val="00291B01"/>
    <w:rsid w:val="00291E3B"/>
    <w:rsid w:val="00292235"/>
    <w:rsid w:val="002924AA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B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6CA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67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24A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19"/>
    <w:rsid w:val="002B32BC"/>
    <w:rsid w:val="002B340B"/>
    <w:rsid w:val="002B34AE"/>
    <w:rsid w:val="002B3718"/>
    <w:rsid w:val="002B39ED"/>
    <w:rsid w:val="002B3C67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B7E06"/>
    <w:rsid w:val="002C02FF"/>
    <w:rsid w:val="002C04C2"/>
    <w:rsid w:val="002C0708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2DB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CE0"/>
    <w:rsid w:val="002D2D87"/>
    <w:rsid w:val="002D3271"/>
    <w:rsid w:val="002D32F7"/>
    <w:rsid w:val="002D3848"/>
    <w:rsid w:val="002D3968"/>
    <w:rsid w:val="002D3C7D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C27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002"/>
    <w:rsid w:val="002E448B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2C0"/>
    <w:rsid w:val="002E7321"/>
    <w:rsid w:val="002E784D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323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6"/>
    <w:rsid w:val="00300FB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6B1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AA"/>
    <w:rsid w:val="003065FB"/>
    <w:rsid w:val="00306895"/>
    <w:rsid w:val="003068F4"/>
    <w:rsid w:val="003069B7"/>
    <w:rsid w:val="00306C20"/>
    <w:rsid w:val="0030729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D48"/>
    <w:rsid w:val="00314F34"/>
    <w:rsid w:val="0031599D"/>
    <w:rsid w:val="00315B92"/>
    <w:rsid w:val="00315F72"/>
    <w:rsid w:val="0031601F"/>
    <w:rsid w:val="00316072"/>
    <w:rsid w:val="0031607D"/>
    <w:rsid w:val="00316265"/>
    <w:rsid w:val="0031626D"/>
    <w:rsid w:val="0031639C"/>
    <w:rsid w:val="00316B1E"/>
    <w:rsid w:val="00316BF5"/>
    <w:rsid w:val="00316C58"/>
    <w:rsid w:val="00316E46"/>
    <w:rsid w:val="00316F92"/>
    <w:rsid w:val="00317050"/>
    <w:rsid w:val="003170C9"/>
    <w:rsid w:val="00317884"/>
    <w:rsid w:val="00317ED3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09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B14"/>
    <w:rsid w:val="00330C30"/>
    <w:rsid w:val="00330DE8"/>
    <w:rsid w:val="00331406"/>
    <w:rsid w:val="003314D9"/>
    <w:rsid w:val="0033180A"/>
    <w:rsid w:val="00331BCC"/>
    <w:rsid w:val="003321C3"/>
    <w:rsid w:val="00332962"/>
    <w:rsid w:val="00332B77"/>
    <w:rsid w:val="00332C85"/>
    <w:rsid w:val="00333049"/>
    <w:rsid w:val="003339A1"/>
    <w:rsid w:val="0033443F"/>
    <w:rsid w:val="00334F23"/>
    <w:rsid w:val="00335250"/>
    <w:rsid w:val="00335664"/>
    <w:rsid w:val="0033592C"/>
    <w:rsid w:val="00335A14"/>
    <w:rsid w:val="00335DF1"/>
    <w:rsid w:val="00335E2A"/>
    <w:rsid w:val="00336225"/>
    <w:rsid w:val="00336766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5BD9"/>
    <w:rsid w:val="0034668E"/>
    <w:rsid w:val="00346D3D"/>
    <w:rsid w:val="00346F85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862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419"/>
    <w:rsid w:val="0036262C"/>
    <w:rsid w:val="00362835"/>
    <w:rsid w:val="0036288F"/>
    <w:rsid w:val="00362C5A"/>
    <w:rsid w:val="003635DD"/>
    <w:rsid w:val="00363649"/>
    <w:rsid w:val="00363F7A"/>
    <w:rsid w:val="00364A63"/>
    <w:rsid w:val="00365351"/>
    <w:rsid w:val="0036561B"/>
    <w:rsid w:val="0036616D"/>
    <w:rsid w:val="003666A4"/>
    <w:rsid w:val="003667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8E8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982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FA0"/>
    <w:rsid w:val="0039122C"/>
    <w:rsid w:val="0039124D"/>
    <w:rsid w:val="003914C2"/>
    <w:rsid w:val="00391A92"/>
    <w:rsid w:val="00391B43"/>
    <w:rsid w:val="00391B90"/>
    <w:rsid w:val="003920DF"/>
    <w:rsid w:val="003924C7"/>
    <w:rsid w:val="003926BE"/>
    <w:rsid w:val="00392DB8"/>
    <w:rsid w:val="00393058"/>
    <w:rsid w:val="003933E7"/>
    <w:rsid w:val="00393651"/>
    <w:rsid w:val="0039394D"/>
    <w:rsid w:val="00393B78"/>
    <w:rsid w:val="00393FB1"/>
    <w:rsid w:val="0039444E"/>
    <w:rsid w:val="0039451B"/>
    <w:rsid w:val="003945D5"/>
    <w:rsid w:val="00394775"/>
    <w:rsid w:val="0039480E"/>
    <w:rsid w:val="00394B44"/>
    <w:rsid w:val="00394C79"/>
    <w:rsid w:val="00394F0C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4F7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7C8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114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1F9B"/>
    <w:rsid w:val="003B21B1"/>
    <w:rsid w:val="003B2672"/>
    <w:rsid w:val="003B2AB9"/>
    <w:rsid w:val="003B2B79"/>
    <w:rsid w:val="003B2DAD"/>
    <w:rsid w:val="003B2DB4"/>
    <w:rsid w:val="003B3435"/>
    <w:rsid w:val="003B4482"/>
    <w:rsid w:val="003B48A0"/>
    <w:rsid w:val="003B49F8"/>
    <w:rsid w:val="003B4FC5"/>
    <w:rsid w:val="003B5469"/>
    <w:rsid w:val="003B5699"/>
    <w:rsid w:val="003B570F"/>
    <w:rsid w:val="003B5B57"/>
    <w:rsid w:val="003B5B7E"/>
    <w:rsid w:val="003B5E0B"/>
    <w:rsid w:val="003B5E30"/>
    <w:rsid w:val="003B60E1"/>
    <w:rsid w:val="003B6194"/>
    <w:rsid w:val="003B62B9"/>
    <w:rsid w:val="003B633C"/>
    <w:rsid w:val="003B6BFD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5598"/>
    <w:rsid w:val="003C643E"/>
    <w:rsid w:val="003C6448"/>
    <w:rsid w:val="003C6580"/>
    <w:rsid w:val="003C6B92"/>
    <w:rsid w:val="003C6DAA"/>
    <w:rsid w:val="003C6FA0"/>
    <w:rsid w:val="003C706A"/>
    <w:rsid w:val="003C7459"/>
    <w:rsid w:val="003C78C0"/>
    <w:rsid w:val="003C79A4"/>
    <w:rsid w:val="003C7D6A"/>
    <w:rsid w:val="003D01FB"/>
    <w:rsid w:val="003D0332"/>
    <w:rsid w:val="003D047B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1F7F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3F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CD4"/>
    <w:rsid w:val="003D5DBE"/>
    <w:rsid w:val="003D60D5"/>
    <w:rsid w:val="003D6334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128"/>
    <w:rsid w:val="003E1304"/>
    <w:rsid w:val="003E13F6"/>
    <w:rsid w:val="003E15AA"/>
    <w:rsid w:val="003E1748"/>
    <w:rsid w:val="003E1CF4"/>
    <w:rsid w:val="003E1FAC"/>
    <w:rsid w:val="003E20C9"/>
    <w:rsid w:val="003E217A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1F2"/>
    <w:rsid w:val="003E52EB"/>
    <w:rsid w:val="003E565A"/>
    <w:rsid w:val="003E56CD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EF1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95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2D79"/>
    <w:rsid w:val="003F316D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8DF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9B"/>
    <w:rsid w:val="003F75DD"/>
    <w:rsid w:val="003F7D3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74E"/>
    <w:rsid w:val="00406BAF"/>
    <w:rsid w:val="00406E5C"/>
    <w:rsid w:val="00406F4B"/>
    <w:rsid w:val="00406FBD"/>
    <w:rsid w:val="004073B0"/>
    <w:rsid w:val="0040758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855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DA1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58"/>
    <w:rsid w:val="0042156E"/>
    <w:rsid w:val="00421EC5"/>
    <w:rsid w:val="004222BF"/>
    <w:rsid w:val="00422399"/>
    <w:rsid w:val="00422513"/>
    <w:rsid w:val="0042261A"/>
    <w:rsid w:val="00422736"/>
    <w:rsid w:val="0042289F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BA8"/>
    <w:rsid w:val="00427E67"/>
    <w:rsid w:val="00430178"/>
    <w:rsid w:val="0043043A"/>
    <w:rsid w:val="00430495"/>
    <w:rsid w:val="00430680"/>
    <w:rsid w:val="004306DE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1D3"/>
    <w:rsid w:val="00432565"/>
    <w:rsid w:val="0043270B"/>
    <w:rsid w:val="00432780"/>
    <w:rsid w:val="00432DB9"/>
    <w:rsid w:val="00432E64"/>
    <w:rsid w:val="00432F8F"/>
    <w:rsid w:val="00432F9E"/>
    <w:rsid w:val="00433065"/>
    <w:rsid w:val="004330EC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94A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BA6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35A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1DAE"/>
    <w:rsid w:val="00442346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DB3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6EC6"/>
    <w:rsid w:val="00447230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1DEE"/>
    <w:rsid w:val="0045212B"/>
    <w:rsid w:val="00452446"/>
    <w:rsid w:val="004527C0"/>
    <w:rsid w:val="00453871"/>
    <w:rsid w:val="00453DEF"/>
    <w:rsid w:val="004540DB"/>
    <w:rsid w:val="004543E4"/>
    <w:rsid w:val="00454644"/>
    <w:rsid w:val="004548E5"/>
    <w:rsid w:val="00454F08"/>
    <w:rsid w:val="00455105"/>
    <w:rsid w:val="004551D0"/>
    <w:rsid w:val="004559BE"/>
    <w:rsid w:val="00455C09"/>
    <w:rsid w:val="00455CFA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795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EC3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529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58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311"/>
    <w:rsid w:val="00472A35"/>
    <w:rsid w:val="00472ACB"/>
    <w:rsid w:val="00472DCC"/>
    <w:rsid w:val="00473065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9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530"/>
    <w:rsid w:val="0048268E"/>
    <w:rsid w:val="004827D4"/>
    <w:rsid w:val="004828DE"/>
    <w:rsid w:val="00482943"/>
    <w:rsid w:val="00482ADC"/>
    <w:rsid w:val="00482B1F"/>
    <w:rsid w:val="00482BAD"/>
    <w:rsid w:val="00482F8B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10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686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7BB"/>
    <w:rsid w:val="004A0C3C"/>
    <w:rsid w:val="004A0E00"/>
    <w:rsid w:val="004A1150"/>
    <w:rsid w:val="004A141F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971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70F"/>
    <w:rsid w:val="004A7EE7"/>
    <w:rsid w:val="004A7FB0"/>
    <w:rsid w:val="004A7FF9"/>
    <w:rsid w:val="004B0043"/>
    <w:rsid w:val="004B0706"/>
    <w:rsid w:val="004B0787"/>
    <w:rsid w:val="004B0D4E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68B"/>
    <w:rsid w:val="004B2700"/>
    <w:rsid w:val="004B2B31"/>
    <w:rsid w:val="004B2C33"/>
    <w:rsid w:val="004B2CDB"/>
    <w:rsid w:val="004B304E"/>
    <w:rsid w:val="004B339D"/>
    <w:rsid w:val="004B34EF"/>
    <w:rsid w:val="004B3567"/>
    <w:rsid w:val="004B35A5"/>
    <w:rsid w:val="004B35F5"/>
    <w:rsid w:val="004B365D"/>
    <w:rsid w:val="004B3C3F"/>
    <w:rsid w:val="004B3D43"/>
    <w:rsid w:val="004B4030"/>
    <w:rsid w:val="004B453E"/>
    <w:rsid w:val="004B45A2"/>
    <w:rsid w:val="004B45B7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D1D"/>
    <w:rsid w:val="004B6FFB"/>
    <w:rsid w:val="004B74B7"/>
    <w:rsid w:val="004B763F"/>
    <w:rsid w:val="004B774C"/>
    <w:rsid w:val="004B777D"/>
    <w:rsid w:val="004B7782"/>
    <w:rsid w:val="004B795F"/>
    <w:rsid w:val="004B7AB0"/>
    <w:rsid w:val="004B7BA5"/>
    <w:rsid w:val="004B7C7F"/>
    <w:rsid w:val="004B7DC5"/>
    <w:rsid w:val="004C025C"/>
    <w:rsid w:val="004C0346"/>
    <w:rsid w:val="004C03CC"/>
    <w:rsid w:val="004C0561"/>
    <w:rsid w:val="004C0B5B"/>
    <w:rsid w:val="004C0F99"/>
    <w:rsid w:val="004C0FA3"/>
    <w:rsid w:val="004C102A"/>
    <w:rsid w:val="004C1096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13B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292"/>
    <w:rsid w:val="004C637E"/>
    <w:rsid w:val="004C63D6"/>
    <w:rsid w:val="004C660B"/>
    <w:rsid w:val="004C6627"/>
    <w:rsid w:val="004C672E"/>
    <w:rsid w:val="004C673E"/>
    <w:rsid w:val="004C6765"/>
    <w:rsid w:val="004C6822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B29"/>
    <w:rsid w:val="004D0E42"/>
    <w:rsid w:val="004D145D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D95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B6F"/>
    <w:rsid w:val="004D7F8C"/>
    <w:rsid w:val="004E0033"/>
    <w:rsid w:val="004E03BE"/>
    <w:rsid w:val="004E05E8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E02"/>
    <w:rsid w:val="004E4F85"/>
    <w:rsid w:val="004E503D"/>
    <w:rsid w:val="004E53AE"/>
    <w:rsid w:val="004E5449"/>
    <w:rsid w:val="004E5815"/>
    <w:rsid w:val="004E5BAB"/>
    <w:rsid w:val="004E5C61"/>
    <w:rsid w:val="004E5EC9"/>
    <w:rsid w:val="004E6158"/>
    <w:rsid w:val="004E6184"/>
    <w:rsid w:val="004E61A8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B57"/>
    <w:rsid w:val="004F3CD0"/>
    <w:rsid w:val="004F3DD1"/>
    <w:rsid w:val="004F40F1"/>
    <w:rsid w:val="004F4758"/>
    <w:rsid w:val="004F4760"/>
    <w:rsid w:val="004F4E53"/>
    <w:rsid w:val="004F4F81"/>
    <w:rsid w:val="004F5818"/>
    <w:rsid w:val="004F58AB"/>
    <w:rsid w:val="004F5E2A"/>
    <w:rsid w:val="004F6389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43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521"/>
    <w:rsid w:val="00501723"/>
    <w:rsid w:val="005018DA"/>
    <w:rsid w:val="00501A8C"/>
    <w:rsid w:val="00501EC9"/>
    <w:rsid w:val="00501F0D"/>
    <w:rsid w:val="0050296A"/>
    <w:rsid w:val="005029A2"/>
    <w:rsid w:val="00502B04"/>
    <w:rsid w:val="00502C58"/>
    <w:rsid w:val="00502D5B"/>
    <w:rsid w:val="00502EBF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82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1B"/>
    <w:rsid w:val="00510B25"/>
    <w:rsid w:val="00510F6D"/>
    <w:rsid w:val="00511342"/>
    <w:rsid w:val="0051162E"/>
    <w:rsid w:val="005117D6"/>
    <w:rsid w:val="00511BA9"/>
    <w:rsid w:val="00511E67"/>
    <w:rsid w:val="00512182"/>
    <w:rsid w:val="00512747"/>
    <w:rsid w:val="005128FF"/>
    <w:rsid w:val="00512A11"/>
    <w:rsid w:val="005133A6"/>
    <w:rsid w:val="00513B06"/>
    <w:rsid w:val="00513C02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1F2"/>
    <w:rsid w:val="005154AC"/>
    <w:rsid w:val="00515907"/>
    <w:rsid w:val="00515DAD"/>
    <w:rsid w:val="00515E2B"/>
    <w:rsid w:val="005167B8"/>
    <w:rsid w:val="005167EE"/>
    <w:rsid w:val="00516B96"/>
    <w:rsid w:val="00517119"/>
    <w:rsid w:val="005173A4"/>
    <w:rsid w:val="005174C4"/>
    <w:rsid w:val="0051750A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781"/>
    <w:rsid w:val="00525A5D"/>
    <w:rsid w:val="00525EAA"/>
    <w:rsid w:val="00525F16"/>
    <w:rsid w:val="00525F71"/>
    <w:rsid w:val="0052610E"/>
    <w:rsid w:val="00526155"/>
    <w:rsid w:val="00526270"/>
    <w:rsid w:val="00526433"/>
    <w:rsid w:val="005265AA"/>
    <w:rsid w:val="005269C2"/>
    <w:rsid w:val="00526BB0"/>
    <w:rsid w:val="00526C2D"/>
    <w:rsid w:val="00526C8A"/>
    <w:rsid w:val="00526D38"/>
    <w:rsid w:val="00527160"/>
    <w:rsid w:val="005273B6"/>
    <w:rsid w:val="00527489"/>
    <w:rsid w:val="00527D7C"/>
    <w:rsid w:val="00527E84"/>
    <w:rsid w:val="0053000E"/>
    <w:rsid w:val="0053012B"/>
    <w:rsid w:val="0053048E"/>
    <w:rsid w:val="005304B7"/>
    <w:rsid w:val="0053058D"/>
    <w:rsid w:val="00530595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B24"/>
    <w:rsid w:val="00533CB1"/>
    <w:rsid w:val="00534087"/>
    <w:rsid w:val="005347FB"/>
    <w:rsid w:val="0053480B"/>
    <w:rsid w:val="005349EB"/>
    <w:rsid w:val="00534A38"/>
    <w:rsid w:val="00534AA6"/>
    <w:rsid w:val="00534C50"/>
    <w:rsid w:val="00534C7A"/>
    <w:rsid w:val="00534C83"/>
    <w:rsid w:val="00534F58"/>
    <w:rsid w:val="005350B9"/>
    <w:rsid w:val="0053530D"/>
    <w:rsid w:val="0053574F"/>
    <w:rsid w:val="005357E0"/>
    <w:rsid w:val="0053583D"/>
    <w:rsid w:val="00535966"/>
    <w:rsid w:val="00535A27"/>
    <w:rsid w:val="00535F67"/>
    <w:rsid w:val="0053605C"/>
    <w:rsid w:val="0053637E"/>
    <w:rsid w:val="00536602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B0"/>
    <w:rsid w:val="00541ACD"/>
    <w:rsid w:val="00541E2B"/>
    <w:rsid w:val="005421F5"/>
    <w:rsid w:val="0054238C"/>
    <w:rsid w:val="005426E1"/>
    <w:rsid w:val="00542D33"/>
    <w:rsid w:val="005431ED"/>
    <w:rsid w:val="005434E6"/>
    <w:rsid w:val="0054361C"/>
    <w:rsid w:val="005436A5"/>
    <w:rsid w:val="005436D7"/>
    <w:rsid w:val="00543703"/>
    <w:rsid w:val="005439DA"/>
    <w:rsid w:val="00543A0C"/>
    <w:rsid w:val="00543A66"/>
    <w:rsid w:val="00543A83"/>
    <w:rsid w:val="00543B92"/>
    <w:rsid w:val="00543EC1"/>
    <w:rsid w:val="00544220"/>
    <w:rsid w:val="005443BF"/>
    <w:rsid w:val="00544401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3D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0B"/>
    <w:rsid w:val="00550E94"/>
    <w:rsid w:val="005511B1"/>
    <w:rsid w:val="00551E1E"/>
    <w:rsid w:val="00551E52"/>
    <w:rsid w:val="00552038"/>
    <w:rsid w:val="00552073"/>
    <w:rsid w:val="0055233E"/>
    <w:rsid w:val="00552569"/>
    <w:rsid w:val="005526F2"/>
    <w:rsid w:val="00552DF7"/>
    <w:rsid w:val="00552FF4"/>
    <w:rsid w:val="0055345C"/>
    <w:rsid w:val="0055367A"/>
    <w:rsid w:val="0055390C"/>
    <w:rsid w:val="00553A98"/>
    <w:rsid w:val="00553C5D"/>
    <w:rsid w:val="00553C8A"/>
    <w:rsid w:val="0055410A"/>
    <w:rsid w:val="005547CB"/>
    <w:rsid w:val="0055486E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3D7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01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01C"/>
    <w:rsid w:val="00571358"/>
    <w:rsid w:val="00571382"/>
    <w:rsid w:val="005719CC"/>
    <w:rsid w:val="00571C9B"/>
    <w:rsid w:val="00571D1D"/>
    <w:rsid w:val="00571E84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38"/>
    <w:rsid w:val="005730FF"/>
    <w:rsid w:val="0057343C"/>
    <w:rsid w:val="0057380A"/>
    <w:rsid w:val="00573948"/>
    <w:rsid w:val="005739AC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403"/>
    <w:rsid w:val="005758BA"/>
    <w:rsid w:val="00575E27"/>
    <w:rsid w:val="00575EC1"/>
    <w:rsid w:val="00575FE0"/>
    <w:rsid w:val="0057672D"/>
    <w:rsid w:val="00576A37"/>
    <w:rsid w:val="00576C02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2A9"/>
    <w:rsid w:val="005829CC"/>
    <w:rsid w:val="00582B4E"/>
    <w:rsid w:val="00582DD0"/>
    <w:rsid w:val="00582E3D"/>
    <w:rsid w:val="00583147"/>
    <w:rsid w:val="00583250"/>
    <w:rsid w:val="005836D0"/>
    <w:rsid w:val="005837D3"/>
    <w:rsid w:val="0058394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78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919"/>
    <w:rsid w:val="00590B59"/>
    <w:rsid w:val="00590BF6"/>
    <w:rsid w:val="00591777"/>
    <w:rsid w:val="00591B9C"/>
    <w:rsid w:val="00591D43"/>
    <w:rsid w:val="00592160"/>
    <w:rsid w:val="005923C9"/>
    <w:rsid w:val="0059267E"/>
    <w:rsid w:val="0059284F"/>
    <w:rsid w:val="005928BF"/>
    <w:rsid w:val="00592D3E"/>
    <w:rsid w:val="005934BF"/>
    <w:rsid w:val="00593A7F"/>
    <w:rsid w:val="00593ADD"/>
    <w:rsid w:val="00594131"/>
    <w:rsid w:val="005943C6"/>
    <w:rsid w:val="00594860"/>
    <w:rsid w:val="00594961"/>
    <w:rsid w:val="005954F2"/>
    <w:rsid w:val="00595777"/>
    <w:rsid w:val="005958BE"/>
    <w:rsid w:val="005958CA"/>
    <w:rsid w:val="00595C35"/>
    <w:rsid w:val="00595E99"/>
    <w:rsid w:val="00596063"/>
    <w:rsid w:val="005960F8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9B8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17"/>
    <w:rsid w:val="005A1A9D"/>
    <w:rsid w:val="005A1B59"/>
    <w:rsid w:val="005A1D03"/>
    <w:rsid w:val="005A1E1F"/>
    <w:rsid w:val="005A2229"/>
    <w:rsid w:val="005A23B0"/>
    <w:rsid w:val="005A25B4"/>
    <w:rsid w:val="005A25EB"/>
    <w:rsid w:val="005A28F0"/>
    <w:rsid w:val="005A29CF"/>
    <w:rsid w:val="005A2A12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C6D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94F"/>
    <w:rsid w:val="005B0F23"/>
    <w:rsid w:val="005B13B6"/>
    <w:rsid w:val="005B1697"/>
    <w:rsid w:val="005B1BC6"/>
    <w:rsid w:val="005B2268"/>
    <w:rsid w:val="005B233F"/>
    <w:rsid w:val="005B2BEB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72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55A"/>
    <w:rsid w:val="005B7824"/>
    <w:rsid w:val="005C02C5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1795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2EB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183"/>
    <w:rsid w:val="005C69BE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1F3"/>
    <w:rsid w:val="005D241F"/>
    <w:rsid w:val="005D24A2"/>
    <w:rsid w:val="005D26D0"/>
    <w:rsid w:val="005D26D7"/>
    <w:rsid w:val="005D28B0"/>
    <w:rsid w:val="005D2A49"/>
    <w:rsid w:val="005D2B7E"/>
    <w:rsid w:val="005D2EE8"/>
    <w:rsid w:val="005D3100"/>
    <w:rsid w:val="005D31C7"/>
    <w:rsid w:val="005D31D3"/>
    <w:rsid w:val="005D34EB"/>
    <w:rsid w:val="005D35E3"/>
    <w:rsid w:val="005D4429"/>
    <w:rsid w:val="005D4764"/>
    <w:rsid w:val="005D5242"/>
    <w:rsid w:val="005D52AE"/>
    <w:rsid w:val="005D5499"/>
    <w:rsid w:val="005D54F7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44E"/>
    <w:rsid w:val="005D76AC"/>
    <w:rsid w:val="005D7741"/>
    <w:rsid w:val="005D7C8C"/>
    <w:rsid w:val="005D7E04"/>
    <w:rsid w:val="005E0079"/>
    <w:rsid w:val="005E0082"/>
    <w:rsid w:val="005E0A5D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141"/>
    <w:rsid w:val="005E2369"/>
    <w:rsid w:val="005E23D8"/>
    <w:rsid w:val="005E2980"/>
    <w:rsid w:val="005E2E2C"/>
    <w:rsid w:val="005E2F89"/>
    <w:rsid w:val="005E32AC"/>
    <w:rsid w:val="005E35FD"/>
    <w:rsid w:val="005E377B"/>
    <w:rsid w:val="005E378B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02D"/>
    <w:rsid w:val="005F0123"/>
    <w:rsid w:val="005F031E"/>
    <w:rsid w:val="005F06AD"/>
    <w:rsid w:val="005F0B4C"/>
    <w:rsid w:val="005F0B53"/>
    <w:rsid w:val="005F0C46"/>
    <w:rsid w:val="005F0C56"/>
    <w:rsid w:val="005F0F84"/>
    <w:rsid w:val="005F15CA"/>
    <w:rsid w:val="005F1674"/>
    <w:rsid w:val="005F1AF3"/>
    <w:rsid w:val="005F1C0B"/>
    <w:rsid w:val="005F1CE1"/>
    <w:rsid w:val="005F1FE4"/>
    <w:rsid w:val="005F28D8"/>
    <w:rsid w:val="005F28DA"/>
    <w:rsid w:val="005F2E3C"/>
    <w:rsid w:val="005F327D"/>
    <w:rsid w:val="005F369B"/>
    <w:rsid w:val="005F37B4"/>
    <w:rsid w:val="005F3D60"/>
    <w:rsid w:val="005F3F7F"/>
    <w:rsid w:val="005F40D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1E6"/>
    <w:rsid w:val="00600292"/>
    <w:rsid w:val="00600441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CA1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1CE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503"/>
    <w:rsid w:val="00606D0C"/>
    <w:rsid w:val="00607039"/>
    <w:rsid w:val="00607244"/>
    <w:rsid w:val="0060731A"/>
    <w:rsid w:val="006073CE"/>
    <w:rsid w:val="006074B1"/>
    <w:rsid w:val="006076B4"/>
    <w:rsid w:val="00607862"/>
    <w:rsid w:val="006079D8"/>
    <w:rsid w:val="00607ADE"/>
    <w:rsid w:val="00607C08"/>
    <w:rsid w:val="00607E68"/>
    <w:rsid w:val="00610161"/>
    <w:rsid w:val="006102C6"/>
    <w:rsid w:val="006103F0"/>
    <w:rsid w:val="006104F9"/>
    <w:rsid w:val="00610648"/>
    <w:rsid w:val="006109EB"/>
    <w:rsid w:val="00610F56"/>
    <w:rsid w:val="00611039"/>
    <w:rsid w:val="006113A9"/>
    <w:rsid w:val="00611E25"/>
    <w:rsid w:val="006127FA"/>
    <w:rsid w:val="006128FF"/>
    <w:rsid w:val="00612A12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0C"/>
    <w:rsid w:val="00614D1E"/>
    <w:rsid w:val="0061524B"/>
    <w:rsid w:val="00615624"/>
    <w:rsid w:val="0061564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296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E40"/>
    <w:rsid w:val="00633940"/>
    <w:rsid w:val="00633951"/>
    <w:rsid w:val="0063395F"/>
    <w:rsid w:val="00633965"/>
    <w:rsid w:val="00633972"/>
    <w:rsid w:val="00633AF1"/>
    <w:rsid w:val="00633B5E"/>
    <w:rsid w:val="00633C0A"/>
    <w:rsid w:val="00633D62"/>
    <w:rsid w:val="00633D94"/>
    <w:rsid w:val="0063405E"/>
    <w:rsid w:val="006341AD"/>
    <w:rsid w:val="00634411"/>
    <w:rsid w:val="00634480"/>
    <w:rsid w:val="006347F5"/>
    <w:rsid w:val="00635210"/>
    <w:rsid w:val="0063525F"/>
    <w:rsid w:val="006356FE"/>
    <w:rsid w:val="006357C8"/>
    <w:rsid w:val="00635A0E"/>
    <w:rsid w:val="00635E1A"/>
    <w:rsid w:val="00635EDC"/>
    <w:rsid w:val="00635F56"/>
    <w:rsid w:val="00635FAD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1F81"/>
    <w:rsid w:val="00642C15"/>
    <w:rsid w:val="00642D10"/>
    <w:rsid w:val="00643556"/>
    <w:rsid w:val="00643751"/>
    <w:rsid w:val="00643769"/>
    <w:rsid w:val="006437A9"/>
    <w:rsid w:val="006437EE"/>
    <w:rsid w:val="00643887"/>
    <w:rsid w:val="0064395D"/>
    <w:rsid w:val="00643973"/>
    <w:rsid w:val="0064398B"/>
    <w:rsid w:val="00644200"/>
    <w:rsid w:val="0064428B"/>
    <w:rsid w:val="0064442E"/>
    <w:rsid w:val="00644511"/>
    <w:rsid w:val="00644864"/>
    <w:rsid w:val="0064486C"/>
    <w:rsid w:val="00644A33"/>
    <w:rsid w:val="00644AD7"/>
    <w:rsid w:val="00644E60"/>
    <w:rsid w:val="00644F77"/>
    <w:rsid w:val="0064549A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52"/>
    <w:rsid w:val="00655C91"/>
    <w:rsid w:val="00655CE9"/>
    <w:rsid w:val="0065618B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00"/>
    <w:rsid w:val="00660DAD"/>
    <w:rsid w:val="00660EDA"/>
    <w:rsid w:val="00660F16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11D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AEE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DAB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E82"/>
    <w:rsid w:val="0067517B"/>
    <w:rsid w:val="00675306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02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07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17D"/>
    <w:rsid w:val="0068721F"/>
    <w:rsid w:val="0068793A"/>
    <w:rsid w:val="00687E09"/>
    <w:rsid w:val="006901CD"/>
    <w:rsid w:val="006905B3"/>
    <w:rsid w:val="006906DF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DDE"/>
    <w:rsid w:val="00694F91"/>
    <w:rsid w:val="00695003"/>
    <w:rsid w:val="00695184"/>
    <w:rsid w:val="00695371"/>
    <w:rsid w:val="006958E7"/>
    <w:rsid w:val="00695C33"/>
    <w:rsid w:val="00695E95"/>
    <w:rsid w:val="00695F2E"/>
    <w:rsid w:val="00696244"/>
    <w:rsid w:val="0069661D"/>
    <w:rsid w:val="00696787"/>
    <w:rsid w:val="006969D6"/>
    <w:rsid w:val="00696A1A"/>
    <w:rsid w:val="00696DFF"/>
    <w:rsid w:val="0069755C"/>
    <w:rsid w:val="006977D0"/>
    <w:rsid w:val="006979B9"/>
    <w:rsid w:val="006979DC"/>
    <w:rsid w:val="00697AA2"/>
    <w:rsid w:val="00697C2C"/>
    <w:rsid w:val="00697D5A"/>
    <w:rsid w:val="00697DE7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4E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C90"/>
    <w:rsid w:val="006B1DA2"/>
    <w:rsid w:val="006B1F5F"/>
    <w:rsid w:val="006B2049"/>
    <w:rsid w:val="006B20F8"/>
    <w:rsid w:val="006B21E9"/>
    <w:rsid w:val="006B222B"/>
    <w:rsid w:val="006B242D"/>
    <w:rsid w:val="006B2601"/>
    <w:rsid w:val="006B2B91"/>
    <w:rsid w:val="006B2BC5"/>
    <w:rsid w:val="006B3294"/>
    <w:rsid w:val="006B3598"/>
    <w:rsid w:val="006B393F"/>
    <w:rsid w:val="006B3E55"/>
    <w:rsid w:val="006B40F5"/>
    <w:rsid w:val="006B415A"/>
    <w:rsid w:val="006B43A2"/>
    <w:rsid w:val="006B47D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7F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036"/>
    <w:rsid w:val="006C44D3"/>
    <w:rsid w:val="006C45C1"/>
    <w:rsid w:val="006C49C8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4F4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23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AC8"/>
    <w:rsid w:val="006D6C1C"/>
    <w:rsid w:val="006D6CD5"/>
    <w:rsid w:val="006D6CFD"/>
    <w:rsid w:val="006D7056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1A0C"/>
    <w:rsid w:val="006E2190"/>
    <w:rsid w:val="006E22CC"/>
    <w:rsid w:val="006E2816"/>
    <w:rsid w:val="006E2AA6"/>
    <w:rsid w:val="006E2ED2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111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7EC"/>
    <w:rsid w:val="006F3B01"/>
    <w:rsid w:val="006F3BDF"/>
    <w:rsid w:val="006F4072"/>
    <w:rsid w:val="006F4189"/>
    <w:rsid w:val="006F435C"/>
    <w:rsid w:val="006F449F"/>
    <w:rsid w:val="006F47F6"/>
    <w:rsid w:val="006F4A19"/>
    <w:rsid w:val="006F4B36"/>
    <w:rsid w:val="006F557B"/>
    <w:rsid w:val="006F5927"/>
    <w:rsid w:val="006F598B"/>
    <w:rsid w:val="006F5AF7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8BE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8E3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095"/>
    <w:rsid w:val="007062E8"/>
    <w:rsid w:val="0070652C"/>
    <w:rsid w:val="00706C3D"/>
    <w:rsid w:val="00706E08"/>
    <w:rsid w:val="007070E2"/>
    <w:rsid w:val="0070711F"/>
    <w:rsid w:val="007072F7"/>
    <w:rsid w:val="00707352"/>
    <w:rsid w:val="0070743B"/>
    <w:rsid w:val="0070764C"/>
    <w:rsid w:val="007078D0"/>
    <w:rsid w:val="00707BAA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943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B6C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828"/>
    <w:rsid w:val="00723C3B"/>
    <w:rsid w:val="00723CE3"/>
    <w:rsid w:val="00723EC3"/>
    <w:rsid w:val="00723F42"/>
    <w:rsid w:val="00724426"/>
    <w:rsid w:val="00724C5D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4F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B24"/>
    <w:rsid w:val="00732E3A"/>
    <w:rsid w:val="00732FCC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58E5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472"/>
    <w:rsid w:val="00742695"/>
    <w:rsid w:val="00742832"/>
    <w:rsid w:val="007429FE"/>
    <w:rsid w:val="00742A51"/>
    <w:rsid w:val="00742BFB"/>
    <w:rsid w:val="00742CC3"/>
    <w:rsid w:val="00742EC0"/>
    <w:rsid w:val="0074321B"/>
    <w:rsid w:val="00743757"/>
    <w:rsid w:val="00743867"/>
    <w:rsid w:val="00743AFE"/>
    <w:rsid w:val="00744055"/>
    <w:rsid w:val="007440E5"/>
    <w:rsid w:val="00744117"/>
    <w:rsid w:val="0074431A"/>
    <w:rsid w:val="00744563"/>
    <w:rsid w:val="007446AF"/>
    <w:rsid w:val="00744B79"/>
    <w:rsid w:val="00744FB1"/>
    <w:rsid w:val="0074576E"/>
    <w:rsid w:val="00745EBB"/>
    <w:rsid w:val="00745F9B"/>
    <w:rsid w:val="00746147"/>
    <w:rsid w:val="00746167"/>
    <w:rsid w:val="00746199"/>
    <w:rsid w:val="007461C7"/>
    <w:rsid w:val="007463B0"/>
    <w:rsid w:val="0074644A"/>
    <w:rsid w:val="0074687D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63"/>
    <w:rsid w:val="00751F76"/>
    <w:rsid w:val="00752448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C65"/>
    <w:rsid w:val="00755E06"/>
    <w:rsid w:val="007564B4"/>
    <w:rsid w:val="007565E2"/>
    <w:rsid w:val="00756B9C"/>
    <w:rsid w:val="007570A3"/>
    <w:rsid w:val="007572E9"/>
    <w:rsid w:val="00757495"/>
    <w:rsid w:val="0075763D"/>
    <w:rsid w:val="007579B6"/>
    <w:rsid w:val="00757A61"/>
    <w:rsid w:val="00757C03"/>
    <w:rsid w:val="00757CA7"/>
    <w:rsid w:val="00757CD9"/>
    <w:rsid w:val="00757D4D"/>
    <w:rsid w:val="00757E6D"/>
    <w:rsid w:val="00757E8E"/>
    <w:rsid w:val="00757FE8"/>
    <w:rsid w:val="007600CF"/>
    <w:rsid w:val="007603D7"/>
    <w:rsid w:val="0076044A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495"/>
    <w:rsid w:val="00761725"/>
    <w:rsid w:val="007619FB"/>
    <w:rsid w:val="00761E64"/>
    <w:rsid w:val="0076200C"/>
    <w:rsid w:val="0076223E"/>
    <w:rsid w:val="007622E4"/>
    <w:rsid w:val="007624B9"/>
    <w:rsid w:val="00762924"/>
    <w:rsid w:val="0076295C"/>
    <w:rsid w:val="00762A29"/>
    <w:rsid w:val="00763055"/>
    <w:rsid w:val="007632F6"/>
    <w:rsid w:val="0076375B"/>
    <w:rsid w:val="00763D32"/>
    <w:rsid w:val="00764134"/>
    <w:rsid w:val="007641AA"/>
    <w:rsid w:val="00764471"/>
    <w:rsid w:val="00764596"/>
    <w:rsid w:val="007647B9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A42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794"/>
    <w:rsid w:val="007678B6"/>
    <w:rsid w:val="00770554"/>
    <w:rsid w:val="00770732"/>
    <w:rsid w:val="00770BE7"/>
    <w:rsid w:val="00770CEE"/>
    <w:rsid w:val="00770DE6"/>
    <w:rsid w:val="00771AAB"/>
    <w:rsid w:val="00771BBC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4CB5"/>
    <w:rsid w:val="007750DC"/>
    <w:rsid w:val="00775330"/>
    <w:rsid w:val="00775864"/>
    <w:rsid w:val="00775BAA"/>
    <w:rsid w:val="00775DAD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55"/>
    <w:rsid w:val="00780657"/>
    <w:rsid w:val="00780676"/>
    <w:rsid w:val="00780980"/>
    <w:rsid w:val="007809D3"/>
    <w:rsid w:val="007809E1"/>
    <w:rsid w:val="00780ADB"/>
    <w:rsid w:val="00780B1F"/>
    <w:rsid w:val="00780FAE"/>
    <w:rsid w:val="00781172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12C"/>
    <w:rsid w:val="00782152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BA4"/>
    <w:rsid w:val="007842FE"/>
    <w:rsid w:val="00784702"/>
    <w:rsid w:val="007849E3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7B8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EFA"/>
    <w:rsid w:val="007920A6"/>
    <w:rsid w:val="007922A9"/>
    <w:rsid w:val="007923B6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3B6"/>
    <w:rsid w:val="007939C7"/>
    <w:rsid w:val="00793BDD"/>
    <w:rsid w:val="00793DED"/>
    <w:rsid w:val="00793F70"/>
    <w:rsid w:val="0079436C"/>
    <w:rsid w:val="007947FB"/>
    <w:rsid w:val="00794980"/>
    <w:rsid w:val="007949DE"/>
    <w:rsid w:val="00794DEA"/>
    <w:rsid w:val="007954AC"/>
    <w:rsid w:val="0079601B"/>
    <w:rsid w:val="007962E1"/>
    <w:rsid w:val="0079663F"/>
    <w:rsid w:val="00796C85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9C4"/>
    <w:rsid w:val="007A0A6E"/>
    <w:rsid w:val="007A0DAC"/>
    <w:rsid w:val="007A1189"/>
    <w:rsid w:val="007A15BA"/>
    <w:rsid w:val="007A166E"/>
    <w:rsid w:val="007A1B63"/>
    <w:rsid w:val="007A1BD6"/>
    <w:rsid w:val="007A1EF3"/>
    <w:rsid w:val="007A1FFB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89C"/>
    <w:rsid w:val="007A5904"/>
    <w:rsid w:val="007A590F"/>
    <w:rsid w:val="007A5A76"/>
    <w:rsid w:val="007A5B39"/>
    <w:rsid w:val="007A5DBC"/>
    <w:rsid w:val="007A618D"/>
    <w:rsid w:val="007A6333"/>
    <w:rsid w:val="007A6477"/>
    <w:rsid w:val="007A6660"/>
    <w:rsid w:val="007A6909"/>
    <w:rsid w:val="007A7324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BAF"/>
    <w:rsid w:val="007B1F96"/>
    <w:rsid w:val="007B1F9A"/>
    <w:rsid w:val="007B21A9"/>
    <w:rsid w:val="007B2638"/>
    <w:rsid w:val="007B26F5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CE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3DA"/>
    <w:rsid w:val="007C0880"/>
    <w:rsid w:val="007C0BD2"/>
    <w:rsid w:val="007C0F3A"/>
    <w:rsid w:val="007C1065"/>
    <w:rsid w:val="007C11FC"/>
    <w:rsid w:val="007C14B2"/>
    <w:rsid w:val="007C1537"/>
    <w:rsid w:val="007C1B44"/>
    <w:rsid w:val="007C1B94"/>
    <w:rsid w:val="007C2073"/>
    <w:rsid w:val="007C2252"/>
    <w:rsid w:val="007C24A4"/>
    <w:rsid w:val="007C2A39"/>
    <w:rsid w:val="007C2AD0"/>
    <w:rsid w:val="007C326B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4CD7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DE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33B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02E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2F7E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923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88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5E60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1C3"/>
    <w:rsid w:val="00800211"/>
    <w:rsid w:val="00800505"/>
    <w:rsid w:val="00800734"/>
    <w:rsid w:val="008007D3"/>
    <w:rsid w:val="00800994"/>
    <w:rsid w:val="00800B6A"/>
    <w:rsid w:val="00800D5F"/>
    <w:rsid w:val="00800D7A"/>
    <w:rsid w:val="00801337"/>
    <w:rsid w:val="008013B8"/>
    <w:rsid w:val="0080179D"/>
    <w:rsid w:val="00801838"/>
    <w:rsid w:val="00801A45"/>
    <w:rsid w:val="00801C93"/>
    <w:rsid w:val="00801DFB"/>
    <w:rsid w:val="00801FBC"/>
    <w:rsid w:val="00802410"/>
    <w:rsid w:val="008027BE"/>
    <w:rsid w:val="00802927"/>
    <w:rsid w:val="00802A29"/>
    <w:rsid w:val="00802C79"/>
    <w:rsid w:val="008030BC"/>
    <w:rsid w:val="0080315F"/>
    <w:rsid w:val="008039AF"/>
    <w:rsid w:val="00803CDD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7C3"/>
    <w:rsid w:val="00806979"/>
    <w:rsid w:val="0080699F"/>
    <w:rsid w:val="00806CD1"/>
    <w:rsid w:val="00806D29"/>
    <w:rsid w:val="00806E8D"/>
    <w:rsid w:val="00807562"/>
    <w:rsid w:val="00807622"/>
    <w:rsid w:val="008076B5"/>
    <w:rsid w:val="0080770D"/>
    <w:rsid w:val="008077E1"/>
    <w:rsid w:val="00807A13"/>
    <w:rsid w:val="00807B4E"/>
    <w:rsid w:val="00807D28"/>
    <w:rsid w:val="00807D5E"/>
    <w:rsid w:val="00807E1B"/>
    <w:rsid w:val="008100CD"/>
    <w:rsid w:val="0081012C"/>
    <w:rsid w:val="00810C3E"/>
    <w:rsid w:val="00810DE9"/>
    <w:rsid w:val="00810EAE"/>
    <w:rsid w:val="00811036"/>
    <w:rsid w:val="008112A8"/>
    <w:rsid w:val="0081157A"/>
    <w:rsid w:val="00811954"/>
    <w:rsid w:val="00811EF6"/>
    <w:rsid w:val="00811FC6"/>
    <w:rsid w:val="008123D5"/>
    <w:rsid w:val="008124FE"/>
    <w:rsid w:val="008127B0"/>
    <w:rsid w:val="008128A8"/>
    <w:rsid w:val="0081304D"/>
    <w:rsid w:val="00813116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47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7A9"/>
    <w:rsid w:val="00820995"/>
    <w:rsid w:val="00820CDF"/>
    <w:rsid w:val="00820DF1"/>
    <w:rsid w:val="00821451"/>
    <w:rsid w:val="0082172C"/>
    <w:rsid w:val="00821781"/>
    <w:rsid w:val="008220AC"/>
    <w:rsid w:val="008228BF"/>
    <w:rsid w:val="00822AEA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80E"/>
    <w:rsid w:val="00830F16"/>
    <w:rsid w:val="00831198"/>
    <w:rsid w:val="008312A4"/>
    <w:rsid w:val="008314BC"/>
    <w:rsid w:val="0083157F"/>
    <w:rsid w:val="00831756"/>
    <w:rsid w:val="00832142"/>
    <w:rsid w:val="0083225E"/>
    <w:rsid w:val="00832C18"/>
    <w:rsid w:val="00832CAF"/>
    <w:rsid w:val="008330DB"/>
    <w:rsid w:val="0083380F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185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63E"/>
    <w:rsid w:val="008409E9"/>
    <w:rsid w:val="00840A68"/>
    <w:rsid w:val="00840A83"/>
    <w:rsid w:val="00840D46"/>
    <w:rsid w:val="00840FC6"/>
    <w:rsid w:val="0084142B"/>
    <w:rsid w:val="00841573"/>
    <w:rsid w:val="00841739"/>
    <w:rsid w:val="008419A1"/>
    <w:rsid w:val="00841E30"/>
    <w:rsid w:val="00841EB3"/>
    <w:rsid w:val="00842061"/>
    <w:rsid w:val="008420BE"/>
    <w:rsid w:val="00842C49"/>
    <w:rsid w:val="00842DB7"/>
    <w:rsid w:val="00842E03"/>
    <w:rsid w:val="008432D2"/>
    <w:rsid w:val="008436CC"/>
    <w:rsid w:val="0084387F"/>
    <w:rsid w:val="00843991"/>
    <w:rsid w:val="00843AFD"/>
    <w:rsid w:val="0084429E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64"/>
    <w:rsid w:val="008462E7"/>
    <w:rsid w:val="00846467"/>
    <w:rsid w:val="0084674D"/>
    <w:rsid w:val="00846AFB"/>
    <w:rsid w:val="00846D1E"/>
    <w:rsid w:val="00846D8A"/>
    <w:rsid w:val="00847991"/>
    <w:rsid w:val="00847C4E"/>
    <w:rsid w:val="00847D6F"/>
    <w:rsid w:val="008504B3"/>
    <w:rsid w:val="0085081C"/>
    <w:rsid w:val="00850F44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BF"/>
    <w:rsid w:val="008540E5"/>
    <w:rsid w:val="008541B6"/>
    <w:rsid w:val="00854290"/>
    <w:rsid w:val="0085434A"/>
    <w:rsid w:val="0085442B"/>
    <w:rsid w:val="00854983"/>
    <w:rsid w:val="00854B60"/>
    <w:rsid w:val="008555C5"/>
    <w:rsid w:val="00855753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A10"/>
    <w:rsid w:val="00860DBF"/>
    <w:rsid w:val="008615D2"/>
    <w:rsid w:val="00861641"/>
    <w:rsid w:val="008616E0"/>
    <w:rsid w:val="00861921"/>
    <w:rsid w:val="00861B41"/>
    <w:rsid w:val="00861D65"/>
    <w:rsid w:val="00861DA1"/>
    <w:rsid w:val="00862083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98B"/>
    <w:rsid w:val="00864A9F"/>
    <w:rsid w:val="00864FA3"/>
    <w:rsid w:val="008650AB"/>
    <w:rsid w:val="008651C4"/>
    <w:rsid w:val="00865696"/>
    <w:rsid w:val="00865D4C"/>
    <w:rsid w:val="00865DE1"/>
    <w:rsid w:val="008662A7"/>
    <w:rsid w:val="00866429"/>
    <w:rsid w:val="00866453"/>
    <w:rsid w:val="00866781"/>
    <w:rsid w:val="008677BC"/>
    <w:rsid w:val="00867879"/>
    <w:rsid w:val="00867F66"/>
    <w:rsid w:val="00870018"/>
    <w:rsid w:val="00870793"/>
    <w:rsid w:val="00870A1C"/>
    <w:rsid w:val="00870AD0"/>
    <w:rsid w:val="00870CCE"/>
    <w:rsid w:val="00870E13"/>
    <w:rsid w:val="00870EF2"/>
    <w:rsid w:val="00871029"/>
    <w:rsid w:val="00871096"/>
    <w:rsid w:val="008710EF"/>
    <w:rsid w:val="00871171"/>
    <w:rsid w:val="00871224"/>
    <w:rsid w:val="008712B8"/>
    <w:rsid w:val="00871CDF"/>
    <w:rsid w:val="00871D14"/>
    <w:rsid w:val="00871D54"/>
    <w:rsid w:val="00871E2C"/>
    <w:rsid w:val="00871E33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0CE"/>
    <w:rsid w:val="00874446"/>
    <w:rsid w:val="00874D5F"/>
    <w:rsid w:val="00874E33"/>
    <w:rsid w:val="00874FAC"/>
    <w:rsid w:val="0087504C"/>
    <w:rsid w:val="008752AE"/>
    <w:rsid w:val="008754FB"/>
    <w:rsid w:val="00875845"/>
    <w:rsid w:val="00875905"/>
    <w:rsid w:val="008759CC"/>
    <w:rsid w:val="00875A84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3E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306"/>
    <w:rsid w:val="00881842"/>
    <w:rsid w:val="00881F28"/>
    <w:rsid w:val="00881F60"/>
    <w:rsid w:val="0088261A"/>
    <w:rsid w:val="00882BB1"/>
    <w:rsid w:val="00883004"/>
    <w:rsid w:val="0088368A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720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4EFC"/>
    <w:rsid w:val="00895243"/>
    <w:rsid w:val="00895484"/>
    <w:rsid w:val="0089563D"/>
    <w:rsid w:val="008959B7"/>
    <w:rsid w:val="00895A0C"/>
    <w:rsid w:val="00896000"/>
    <w:rsid w:val="008965AD"/>
    <w:rsid w:val="0089695D"/>
    <w:rsid w:val="00896A33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0CD"/>
    <w:rsid w:val="008A0173"/>
    <w:rsid w:val="008A0339"/>
    <w:rsid w:val="008A03A0"/>
    <w:rsid w:val="008A046A"/>
    <w:rsid w:val="008A0473"/>
    <w:rsid w:val="008A04C7"/>
    <w:rsid w:val="008A0533"/>
    <w:rsid w:val="008A111D"/>
    <w:rsid w:val="008A1423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3FEA"/>
    <w:rsid w:val="008A42D8"/>
    <w:rsid w:val="008A457F"/>
    <w:rsid w:val="008A4856"/>
    <w:rsid w:val="008A50B0"/>
    <w:rsid w:val="008A53C3"/>
    <w:rsid w:val="008A59E9"/>
    <w:rsid w:val="008A5EBD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89B"/>
    <w:rsid w:val="008B097E"/>
    <w:rsid w:val="008B0C49"/>
    <w:rsid w:val="008B0CD0"/>
    <w:rsid w:val="008B0E2A"/>
    <w:rsid w:val="008B0FE8"/>
    <w:rsid w:val="008B130E"/>
    <w:rsid w:val="008B1651"/>
    <w:rsid w:val="008B175A"/>
    <w:rsid w:val="008B1EFF"/>
    <w:rsid w:val="008B21F5"/>
    <w:rsid w:val="008B24F1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336"/>
    <w:rsid w:val="008B5577"/>
    <w:rsid w:val="008B5F91"/>
    <w:rsid w:val="008B60E9"/>
    <w:rsid w:val="008B60ED"/>
    <w:rsid w:val="008B624E"/>
    <w:rsid w:val="008B681E"/>
    <w:rsid w:val="008B6D6B"/>
    <w:rsid w:val="008B6E5C"/>
    <w:rsid w:val="008B72FB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244"/>
    <w:rsid w:val="008C4B47"/>
    <w:rsid w:val="008C4B55"/>
    <w:rsid w:val="008C50DA"/>
    <w:rsid w:val="008C51AC"/>
    <w:rsid w:val="008C52B6"/>
    <w:rsid w:val="008C54FD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892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82C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EC0"/>
    <w:rsid w:val="008D3F21"/>
    <w:rsid w:val="008D4277"/>
    <w:rsid w:val="008D4423"/>
    <w:rsid w:val="008D453F"/>
    <w:rsid w:val="008D46B1"/>
    <w:rsid w:val="008D46DD"/>
    <w:rsid w:val="008D47A1"/>
    <w:rsid w:val="008D508F"/>
    <w:rsid w:val="008D538D"/>
    <w:rsid w:val="008D5497"/>
    <w:rsid w:val="008D592F"/>
    <w:rsid w:val="008D5EBB"/>
    <w:rsid w:val="008D5FB9"/>
    <w:rsid w:val="008D5FCD"/>
    <w:rsid w:val="008D63A7"/>
    <w:rsid w:val="008D6733"/>
    <w:rsid w:val="008D67E0"/>
    <w:rsid w:val="008D697E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B8"/>
    <w:rsid w:val="008D78C3"/>
    <w:rsid w:val="008D78F6"/>
    <w:rsid w:val="008D7993"/>
    <w:rsid w:val="008D7A71"/>
    <w:rsid w:val="008D7CF1"/>
    <w:rsid w:val="008D7D1C"/>
    <w:rsid w:val="008D7DEB"/>
    <w:rsid w:val="008D7EC9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2F35"/>
    <w:rsid w:val="008E3108"/>
    <w:rsid w:val="008E329C"/>
    <w:rsid w:val="008E356B"/>
    <w:rsid w:val="008E35C0"/>
    <w:rsid w:val="008E370E"/>
    <w:rsid w:val="008E378A"/>
    <w:rsid w:val="008E388C"/>
    <w:rsid w:val="008E3D7C"/>
    <w:rsid w:val="008E3F52"/>
    <w:rsid w:val="008E4074"/>
    <w:rsid w:val="008E40BC"/>
    <w:rsid w:val="008E412D"/>
    <w:rsid w:val="008E427C"/>
    <w:rsid w:val="008E4500"/>
    <w:rsid w:val="008E451A"/>
    <w:rsid w:val="008E4820"/>
    <w:rsid w:val="008E4CF3"/>
    <w:rsid w:val="008E4D72"/>
    <w:rsid w:val="008E5006"/>
    <w:rsid w:val="008E51C3"/>
    <w:rsid w:val="008E5436"/>
    <w:rsid w:val="008E5B5F"/>
    <w:rsid w:val="008E5D5A"/>
    <w:rsid w:val="008E5D7A"/>
    <w:rsid w:val="008E5E0A"/>
    <w:rsid w:val="008E5F5F"/>
    <w:rsid w:val="008E627A"/>
    <w:rsid w:val="008E6333"/>
    <w:rsid w:val="008E6788"/>
    <w:rsid w:val="008E6B9F"/>
    <w:rsid w:val="008E74CF"/>
    <w:rsid w:val="008E7670"/>
    <w:rsid w:val="008E7DB3"/>
    <w:rsid w:val="008F01AB"/>
    <w:rsid w:val="008F03EB"/>
    <w:rsid w:val="008F0454"/>
    <w:rsid w:val="008F0460"/>
    <w:rsid w:val="008F0C10"/>
    <w:rsid w:val="008F0D27"/>
    <w:rsid w:val="008F103B"/>
    <w:rsid w:val="008F10CB"/>
    <w:rsid w:val="008F1338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2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7E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33A"/>
    <w:rsid w:val="009045C7"/>
    <w:rsid w:val="0090480E"/>
    <w:rsid w:val="00904A52"/>
    <w:rsid w:val="00904A62"/>
    <w:rsid w:val="00904B6D"/>
    <w:rsid w:val="009055A5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AE0"/>
    <w:rsid w:val="00913B98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D6C"/>
    <w:rsid w:val="00915EE2"/>
    <w:rsid w:val="0091610F"/>
    <w:rsid w:val="009161BA"/>
    <w:rsid w:val="00916827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93D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659"/>
    <w:rsid w:val="00923ABA"/>
    <w:rsid w:val="00924108"/>
    <w:rsid w:val="0092434B"/>
    <w:rsid w:val="009245F5"/>
    <w:rsid w:val="009247D8"/>
    <w:rsid w:val="0092498F"/>
    <w:rsid w:val="00924A82"/>
    <w:rsid w:val="00924D7A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0D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1F6C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23"/>
    <w:rsid w:val="009358A6"/>
    <w:rsid w:val="00935B52"/>
    <w:rsid w:val="00935C88"/>
    <w:rsid w:val="00935EDE"/>
    <w:rsid w:val="009366EC"/>
    <w:rsid w:val="00936746"/>
    <w:rsid w:val="00936951"/>
    <w:rsid w:val="00936A90"/>
    <w:rsid w:val="00936F72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6C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585"/>
    <w:rsid w:val="009548C3"/>
    <w:rsid w:val="00954FE9"/>
    <w:rsid w:val="0095506D"/>
    <w:rsid w:val="00955235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09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18"/>
    <w:rsid w:val="0096292B"/>
    <w:rsid w:val="00962AA6"/>
    <w:rsid w:val="00962EF1"/>
    <w:rsid w:val="009630CA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096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B19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098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C5E"/>
    <w:rsid w:val="00974D6B"/>
    <w:rsid w:val="00974EBD"/>
    <w:rsid w:val="00974F3B"/>
    <w:rsid w:val="009751BA"/>
    <w:rsid w:val="009751E4"/>
    <w:rsid w:val="00975502"/>
    <w:rsid w:val="00975859"/>
    <w:rsid w:val="00975FAD"/>
    <w:rsid w:val="009763B4"/>
    <w:rsid w:val="00976499"/>
    <w:rsid w:val="00976755"/>
    <w:rsid w:val="00976B43"/>
    <w:rsid w:val="00976D8B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016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3C5E"/>
    <w:rsid w:val="009841BA"/>
    <w:rsid w:val="00984206"/>
    <w:rsid w:val="00984389"/>
    <w:rsid w:val="00984952"/>
    <w:rsid w:val="0098501F"/>
    <w:rsid w:val="0098511E"/>
    <w:rsid w:val="009852B3"/>
    <w:rsid w:val="0098541D"/>
    <w:rsid w:val="00985CA4"/>
    <w:rsid w:val="00986259"/>
    <w:rsid w:val="00986662"/>
    <w:rsid w:val="00986700"/>
    <w:rsid w:val="00986956"/>
    <w:rsid w:val="00986996"/>
    <w:rsid w:val="009874F6"/>
    <w:rsid w:val="009876A0"/>
    <w:rsid w:val="00987818"/>
    <w:rsid w:val="009879B5"/>
    <w:rsid w:val="009879F4"/>
    <w:rsid w:val="00987FE4"/>
    <w:rsid w:val="009905F4"/>
    <w:rsid w:val="0099073B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9A0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7D4"/>
    <w:rsid w:val="009A0962"/>
    <w:rsid w:val="009A0C13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17"/>
    <w:rsid w:val="009A3183"/>
    <w:rsid w:val="009A3604"/>
    <w:rsid w:val="009A37AC"/>
    <w:rsid w:val="009A3AB5"/>
    <w:rsid w:val="009A422E"/>
    <w:rsid w:val="009A4289"/>
    <w:rsid w:val="009A47B4"/>
    <w:rsid w:val="009A4893"/>
    <w:rsid w:val="009A4AA3"/>
    <w:rsid w:val="009A4ACF"/>
    <w:rsid w:val="009A4D85"/>
    <w:rsid w:val="009A516A"/>
    <w:rsid w:val="009A528E"/>
    <w:rsid w:val="009A55A5"/>
    <w:rsid w:val="009A56A1"/>
    <w:rsid w:val="009A5B00"/>
    <w:rsid w:val="009A5BF5"/>
    <w:rsid w:val="009A6127"/>
    <w:rsid w:val="009A637B"/>
    <w:rsid w:val="009A6456"/>
    <w:rsid w:val="009A6719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3D3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C76"/>
    <w:rsid w:val="009B4FA0"/>
    <w:rsid w:val="009B5275"/>
    <w:rsid w:val="009B544A"/>
    <w:rsid w:val="009B5664"/>
    <w:rsid w:val="009B5821"/>
    <w:rsid w:val="009B59B0"/>
    <w:rsid w:val="009B5A67"/>
    <w:rsid w:val="009B5CAE"/>
    <w:rsid w:val="009B616B"/>
    <w:rsid w:val="009B62F3"/>
    <w:rsid w:val="009B65DD"/>
    <w:rsid w:val="009B68AD"/>
    <w:rsid w:val="009B6C13"/>
    <w:rsid w:val="009B76AB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198"/>
    <w:rsid w:val="009C11D7"/>
    <w:rsid w:val="009C1266"/>
    <w:rsid w:val="009C1A35"/>
    <w:rsid w:val="009C1D4B"/>
    <w:rsid w:val="009C1DF1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B0A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02B"/>
    <w:rsid w:val="009D312F"/>
    <w:rsid w:val="009D314D"/>
    <w:rsid w:val="009D3189"/>
    <w:rsid w:val="009D3488"/>
    <w:rsid w:val="009D38E5"/>
    <w:rsid w:val="009D3A9F"/>
    <w:rsid w:val="009D3ACA"/>
    <w:rsid w:val="009D3C41"/>
    <w:rsid w:val="009D3CC0"/>
    <w:rsid w:val="009D3D45"/>
    <w:rsid w:val="009D40D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4F9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EDD"/>
    <w:rsid w:val="009E605E"/>
    <w:rsid w:val="009E641D"/>
    <w:rsid w:val="009E64CE"/>
    <w:rsid w:val="009E6884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3D4"/>
    <w:rsid w:val="009F1531"/>
    <w:rsid w:val="009F187B"/>
    <w:rsid w:val="009F1933"/>
    <w:rsid w:val="009F1B33"/>
    <w:rsid w:val="009F239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D45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2C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2FB8"/>
    <w:rsid w:val="00A03893"/>
    <w:rsid w:val="00A0394B"/>
    <w:rsid w:val="00A03A26"/>
    <w:rsid w:val="00A03DDD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85"/>
    <w:rsid w:val="00A05DFF"/>
    <w:rsid w:val="00A05FF8"/>
    <w:rsid w:val="00A0628D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AA1"/>
    <w:rsid w:val="00A12BD1"/>
    <w:rsid w:val="00A12BEE"/>
    <w:rsid w:val="00A12EE8"/>
    <w:rsid w:val="00A131A4"/>
    <w:rsid w:val="00A1342F"/>
    <w:rsid w:val="00A13511"/>
    <w:rsid w:val="00A1365A"/>
    <w:rsid w:val="00A13715"/>
    <w:rsid w:val="00A13CF1"/>
    <w:rsid w:val="00A13E88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62F"/>
    <w:rsid w:val="00A1788B"/>
    <w:rsid w:val="00A1789B"/>
    <w:rsid w:val="00A17A7E"/>
    <w:rsid w:val="00A17A96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B6C"/>
    <w:rsid w:val="00A24CCF"/>
    <w:rsid w:val="00A2539B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026"/>
    <w:rsid w:val="00A271A7"/>
    <w:rsid w:val="00A27BFB"/>
    <w:rsid w:val="00A3030C"/>
    <w:rsid w:val="00A3072C"/>
    <w:rsid w:val="00A30815"/>
    <w:rsid w:val="00A30837"/>
    <w:rsid w:val="00A30A4D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07"/>
    <w:rsid w:val="00A362CB"/>
    <w:rsid w:val="00A36694"/>
    <w:rsid w:val="00A36A6F"/>
    <w:rsid w:val="00A36AD0"/>
    <w:rsid w:val="00A36EE6"/>
    <w:rsid w:val="00A3705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97D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284"/>
    <w:rsid w:val="00A4736D"/>
    <w:rsid w:val="00A47430"/>
    <w:rsid w:val="00A4761F"/>
    <w:rsid w:val="00A47749"/>
    <w:rsid w:val="00A47933"/>
    <w:rsid w:val="00A47B15"/>
    <w:rsid w:val="00A47B4B"/>
    <w:rsid w:val="00A5044D"/>
    <w:rsid w:val="00A50893"/>
    <w:rsid w:val="00A50B00"/>
    <w:rsid w:val="00A50BF5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886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66E"/>
    <w:rsid w:val="00A56735"/>
    <w:rsid w:val="00A56A21"/>
    <w:rsid w:val="00A56B8E"/>
    <w:rsid w:val="00A56C2C"/>
    <w:rsid w:val="00A56EAF"/>
    <w:rsid w:val="00A570E9"/>
    <w:rsid w:val="00A57311"/>
    <w:rsid w:val="00A5749B"/>
    <w:rsid w:val="00A57A10"/>
    <w:rsid w:val="00A57B21"/>
    <w:rsid w:val="00A57C08"/>
    <w:rsid w:val="00A57F96"/>
    <w:rsid w:val="00A60278"/>
    <w:rsid w:val="00A6035A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648"/>
    <w:rsid w:val="00A63872"/>
    <w:rsid w:val="00A63A37"/>
    <w:rsid w:val="00A63A89"/>
    <w:rsid w:val="00A63C5E"/>
    <w:rsid w:val="00A63F44"/>
    <w:rsid w:val="00A64196"/>
    <w:rsid w:val="00A64633"/>
    <w:rsid w:val="00A64934"/>
    <w:rsid w:val="00A64BC7"/>
    <w:rsid w:val="00A64EB1"/>
    <w:rsid w:val="00A64F4D"/>
    <w:rsid w:val="00A6533F"/>
    <w:rsid w:val="00A65354"/>
    <w:rsid w:val="00A655D5"/>
    <w:rsid w:val="00A656D7"/>
    <w:rsid w:val="00A65781"/>
    <w:rsid w:val="00A657CF"/>
    <w:rsid w:val="00A65A57"/>
    <w:rsid w:val="00A65FBF"/>
    <w:rsid w:val="00A66015"/>
    <w:rsid w:val="00A6603A"/>
    <w:rsid w:val="00A66089"/>
    <w:rsid w:val="00A6617C"/>
    <w:rsid w:val="00A6638E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24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D4A"/>
    <w:rsid w:val="00A80E52"/>
    <w:rsid w:val="00A8135C"/>
    <w:rsid w:val="00A81488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9ED"/>
    <w:rsid w:val="00A83BF1"/>
    <w:rsid w:val="00A83C06"/>
    <w:rsid w:val="00A83D3C"/>
    <w:rsid w:val="00A84298"/>
    <w:rsid w:val="00A8452F"/>
    <w:rsid w:val="00A84EDF"/>
    <w:rsid w:val="00A84F55"/>
    <w:rsid w:val="00A8513A"/>
    <w:rsid w:val="00A8523D"/>
    <w:rsid w:val="00A853DF"/>
    <w:rsid w:val="00A85661"/>
    <w:rsid w:val="00A859F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190"/>
    <w:rsid w:val="00A91218"/>
    <w:rsid w:val="00A91270"/>
    <w:rsid w:val="00A91469"/>
    <w:rsid w:val="00A914EE"/>
    <w:rsid w:val="00A9164F"/>
    <w:rsid w:val="00A918AC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7C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300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385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289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7F6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4F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063"/>
    <w:rsid w:val="00AC1191"/>
    <w:rsid w:val="00AC1281"/>
    <w:rsid w:val="00AC262F"/>
    <w:rsid w:val="00AC26E9"/>
    <w:rsid w:val="00AC26FE"/>
    <w:rsid w:val="00AC2CE6"/>
    <w:rsid w:val="00AC2D4E"/>
    <w:rsid w:val="00AC3084"/>
    <w:rsid w:val="00AC3431"/>
    <w:rsid w:val="00AC3539"/>
    <w:rsid w:val="00AC38E9"/>
    <w:rsid w:val="00AC3F5F"/>
    <w:rsid w:val="00AC41A7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4D4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741"/>
    <w:rsid w:val="00AE0B3C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2D2F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2B"/>
    <w:rsid w:val="00AE723D"/>
    <w:rsid w:val="00AE7760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A39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0BF"/>
    <w:rsid w:val="00AF63A9"/>
    <w:rsid w:val="00AF6591"/>
    <w:rsid w:val="00AF65AB"/>
    <w:rsid w:val="00AF66A8"/>
    <w:rsid w:val="00AF66F1"/>
    <w:rsid w:val="00AF67C0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EF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080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8D8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47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AA6"/>
    <w:rsid w:val="00B21BE4"/>
    <w:rsid w:val="00B21CA7"/>
    <w:rsid w:val="00B21D72"/>
    <w:rsid w:val="00B21D85"/>
    <w:rsid w:val="00B21DF9"/>
    <w:rsid w:val="00B220B5"/>
    <w:rsid w:val="00B22780"/>
    <w:rsid w:val="00B227BE"/>
    <w:rsid w:val="00B22E5B"/>
    <w:rsid w:val="00B22F48"/>
    <w:rsid w:val="00B230DD"/>
    <w:rsid w:val="00B232DE"/>
    <w:rsid w:val="00B233A2"/>
    <w:rsid w:val="00B233A9"/>
    <w:rsid w:val="00B236BE"/>
    <w:rsid w:val="00B239CC"/>
    <w:rsid w:val="00B2413A"/>
    <w:rsid w:val="00B24266"/>
    <w:rsid w:val="00B24689"/>
    <w:rsid w:val="00B24829"/>
    <w:rsid w:val="00B24850"/>
    <w:rsid w:val="00B2498B"/>
    <w:rsid w:val="00B24F49"/>
    <w:rsid w:val="00B251AE"/>
    <w:rsid w:val="00B254EC"/>
    <w:rsid w:val="00B25585"/>
    <w:rsid w:val="00B256FC"/>
    <w:rsid w:val="00B25949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0F9D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179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C2"/>
    <w:rsid w:val="00B37DD8"/>
    <w:rsid w:val="00B37E1E"/>
    <w:rsid w:val="00B4003E"/>
    <w:rsid w:val="00B40244"/>
    <w:rsid w:val="00B40292"/>
    <w:rsid w:val="00B40486"/>
    <w:rsid w:val="00B40600"/>
    <w:rsid w:val="00B406B2"/>
    <w:rsid w:val="00B40C29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3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47DFB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92"/>
    <w:rsid w:val="00B529F2"/>
    <w:rsid w:val="00B52AAD"/>
    <w:rsid w:val="00B53CDF"/>
    <w:rsid w:val="00B53D2B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20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9E7"/>
    <w:rsid w:val="00B57A15"/>
    <w:rsid w:val="00B57B2E"/>
    <w:rsid w:val="00B57EC6"/>
    <w:rsid w:val="00B57FE3"/>
    <w:rsid w:val="00B60092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915"/>
    <w:rsid w:val="00B62A18"/>
    <w:rsid w:val="00B62BCB"/>
    <w:rsid w:val="00B62DF9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84"/>
    <w:rsid w:val="00B654C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2D23"/>
    <w:rsid w:val="00B730A1"/>
    <w:rsid w:val="00B73168"/>
    <w:rsid w:val="00B73259"/>
    <w:rsid w:val="00B73453"/>
    <w:rsid w:val="00B737C7"/>
    <w:rsid w:val="00B737D9"/>
    <w:rsid w:val="00B73B14"/>
    <w:rsid w:val="00B74182"/>
    <w:rsid w:val="00B741DB"/>
    <w:rsid w:val="00B7421C"/>
    <w:rsid w:val="00B74791"/>
    <w:rsid w:val="00B74A0D"/>
    <w:rsid w:val="00B74A73"/>
    <w:rsid w:val="00B74B7E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90E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7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1CA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03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831"/>
    <w:rsid w:val="00B96ABF"/>
    <w:rsid w:val="00B96CBF"/>
    <w:rsid w:val="00B96CF0"/>
    <w:rsid w:val="00B96DA2"/>
    <w:rsid w:val="00B96FC5"/>
    <w:rsid w:val="00B97332"/>
    <w:rsid w:val="00B973C8"/>
    <w:rsid w:val="00B9770B"/>
    <w:rsid w:val="00B9778F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1A2"/>
    <w:rsid w:val="00BA5267"/>
    <w:rsid w:val="00BA52C6"/>
    <w:rsid w:val="00BA5346"/>
    <w:rsid w:val="00BA54FB"/>
    <w:rsid w:val="00BA557D"/>
    <w:rsid w:val="00BA5A67"/>
    <w:rsid w:val="00BA5C97"/>
    <w:rsid w:val="00BA5CFE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A6D"/>
    <w:rsid w:val="00BB0B3E"/>
    <w:rsid w:val="00BB0C7B"/>
    <w:rsid w:val="00BB0D75"/>
    <w:rsid w:val="00BB16B3"/>
    <w:rsid w:val="00BB1966"/>
    <w:rsid w:val="00BB1B24"/>
    <w:rsid w:val="00BB1C4F"/>
    <w:rsid w:val="00BB1D50"/>
    <w:rsid w:val="00BB225D"/>
    <w:rsid w:val="00BB22BD"/>
    <w:rsid w:val="00BB2D6E"/>
    <w:rsid w:val="00BB317E"/>
    <w:rsid w:val="00BB3354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41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1F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3DB8"/>
    <w:rsid w:val="00BD3DF1"/>
    <w:rsid w:val="00BD42B3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082B"/>
    <w:rsid w:val="00BE12C5"/>
    <w:rsid w:val="00BE13B8"/>
    <w:rsid w:val="00BE14B4"/>
    <w:rsid w:val="00BE16C6"/>
    <w:rsid w:val="00BE1959"/>
    <w:rsid w:val="00BE197A"/>
    <w:rsid w:val="00BE1A06"/>
    <w:rsid w:val="00BE269D"/>
    <w:rsid w:val="00BE285C"/>
    <w:rsid w:val="00BE28ED"/>
    <w:rsid w:val="00BE28FE"/>
    <w:rsid w:val="00BE2B93"/>
    <w:rsid w:val="00BE2C5A"/>
    <w:rsid w:val="00BE2F3C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01A"/>
    <w:rsid w:val="00BE6468"/>
    <w:rsid w:val="00BE65B3"/>
    <w:rsid w:val="00BE65B5"/>
    <w:rsid w:val="00BE6682"/>
    <w:rsid w:val="00BE67C6"/>
    <w:rsid w:val="00BE6B6B"/>
    <w:rsid w:val="00BE6DE8"/>
    <w:rsid w:val="00BE7424"/>
    <w:rsid w:val="00BE781F"/>
    <w:rsid w:val="00BE7B27"/>
    <w:rsid w:val="00BE7D6D"/>
    <w:rsid w:val="00BE7DAF"/>
    <w:rsid w:val="00BE7DEA"/>
    <w:rsid w:val="00BF0058"/>
    <w:rsid w:val="00BF0083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46D"/>
    <w:rsid w:val="00BF7BEB"/>
    <w:rsid w:val="00BF7CD8"/>
    <w:rsid w:val="00BF7D34"/>
    <w:rsid w:val="00BF7D39"/>
    <w:rsid w:val="00BF7D43"/>
    <w:rsid w:val="00C006F3"/>
    <w:rsid w:val="00C00ABD"/>
    <w:rsid w:val="00C00D90"/>
    <w:rsid w:val="00C00F1A"/>
    <w:rsid w:val="00C010F5"/>
    <w:rsid w:val="00C013E5"/>
    <w:rsid w:val="00C0141F"/>
    <w:rsid w:val="00C0150C"/>
    <w:rsid w:val="00C01835"/>
    <w:rsid w:val="00C01DA4"/>
    <w:rsid w:val="00C01FB3"/>
    <w:rsid w:val="00C02026"/>
    <w:rsid w:val="00C02044"/>
    <w:rsid w:val="00C02192"/>
    <w:rsid w:val="00C023FA"/>
    <w:rsid w:val="00C0240E"/>
    <w:rsid w:val="00C02CDE"/>
    <w:rsid w:val="00C02D7F"/>
    <w:rsid w:val="00C03125"/>
    <w:rsid w:val="00C03601"/>
    <w:rsid w:val="00C03892"/>
    <w:rsid w:val="00C039B6"/>
    <w:rsid w:val="00C03B7B"/>
    <w:rsid w:val="00C03F77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C96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0B4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6EA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97"/>
    <w:rsid w:val="00C20AFB"/>
    <w:rsid w:val="00C20E65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8DD"/>
    <w:rsid w:val="00C24B08"/>
    <w:rsid w:val="00C24CA2"/>
    <w:rsid w:val="00C24EE5"/>
    <w:rsid w:val="00C24F74"/>
    <w:rsid w:val="00C250CF"/>
    <w:rsid w:val="00C2544D"/>
    <w:rsid w:val="00C258D0"/>
    <w:rsid w:val="00C258DF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9AE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190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4F63"/>
    <w:rsid w:val="00C3566B"/>
    <w:rsid w:val="00C35A42"/>
    <w:rsid w:val="00C35B23"/>
    <w:rsid w:val="00C35D4F"/>
    <w:rsid w:val="00C36060"/>
    <w:rsid w:val="00C363CB"/>
    <w:rsid w:val="00C3641C"/>
    <w:rsid w:val="00C3653A"/>
    <w:rsid w:val="00C367E1"/>
    <w:rsid w:val="00C36DAD"/>
    <w:rsid w:val="00C37050"/>
    <w:rsid w:val="00C37149"/>
    <w:rsid w:val="00C37493"/>
    <w:rsid w:val="00C3749F"/>
    <w:rsid w:val="00C378F2"/>
    <w:rsid w:val="00C37B14"/>
    <w:rsid w:val="00C37D41"/>
    <w:rsid w:val="00C37DD7"/>
    <w:rsid w:val="00C37F07"/>
    <w:rsid w:val="00C37F85"/>
    <w:rsid w:val="00C37F8D"/>
    <w:rsid w:val="00C4018E"/>
    <w:rsid w:val="00C40457"/>
    <w:rsid w:val="00C404D5"/>
    <w:rsid w:val="00C405B7"/>
    <w:rsid w:val="00C40B7D"/>
    <w:rsid w:val="00C40FF4"/>
    <w:rsid w:val="00C41C14"/>
    <w:rsid w:val="00C41C3D"/>
    <w:rsid w:val="00C42027"/>
    <w:rsid w:val="00C42130"/>
    <w:rsid w:val="00C422CB"/>
    <w:rsid w:val="00C42619"/>
    <w:rsid w:val="00C42784"/>
    <w:rsid w:val="00C429A7"/>
    <w:rsid w:val="00C429E1"/>
    <w:rsid w:val="00C432E0"/>
    <w:rsid w:val="00C43681"/>
    <w:rsid w:val="00C439F0"/>
    <w:rsid w:val="00C43A6C"/>
    <w:rsid w:val="00C43CE7"/>
    <w:rsid w:val="00C43E69"/>
    <w:rsid w:val="00C44189"/>
    <w:rsid w:val="00C44581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1C"/>
    <w:rsid w:val="00C46B53"/>
    <w:rsid w:val="00C46B76"/>
    <w:rsid w:val="00C46BBA"/>
    <w:rsid w:val="00C46D8E"/>
    <w:rsid w:val="00C46E10"/>
    <w:rsid w:val="00C4703E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CF6"/>
    <w:rsid w:val="00C50DA6"/>
    <w:rsid w:val="00C50E21"/>
    <w:rsid w:val="00C517EB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5A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988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4F5A"/>
    <w:rsid w:val="00C652A1"/>
    <w:rsid w:val="00C65D24"/>
    <w:rsid w:val="00C65E90"/>
    <w:rsid w:val="00C65F58"/>
    <w:rsid w:val="00C6633A"/>
    <w:rsid w:val="00C66571"/>
    <w:rsid w:val="00C666DB"/>
    <w:rsid w:val="00C667B0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5AF"/>
    <w:rsid w:val="00C73F10"/>
    <w:rsid w:val="00C740FD"/>
    <w:rsid w:val="00C74157"/>
    <w:rsid w:val="00C741B4"/>
    <w:rsid w:val="00C742C1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4CC"/>
    <w:rsid w:val="00C768E3"/>
    <w:rsid w:val="00C76A56"/>
    <w:rsid w:val="00C76A6B"/>
    <w:rsid w:val="00C76D2B"/>
    <w:rsid w:val="00C77185"/>
    <w:rsid w:val="00C7731D"/>
    <w:rsid w:val="00C7757F"/>
    <w:rsid w:val="00C777A0"/>
    <w:rsid w:val="00C778EE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341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4D6C"/>
    <w:rsid w:val="00C8534D"/>
    <w:rsid w:val="00C8586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97"/>
    <w:rsid w:val="00C926FD"/>
    <w:rsid w:val="00C92BCB"/>
    <w:rsid w:val="00C92C2A"/>
    <w:rsid w:val="00C92EB9"/>
    <w:rsid w:val="00C9318C"/>
    <w:rsid w:val="00C9323B"/>
    <w:rsid w:val="00C93297"/>
    <w:rsid w:val="00C93683"/>
    <w:rsid w:val="00C93BB6"/>
    <w:rsid w:val="00C940A2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2B0"/>
    <w:rsid w:val="00CA2848"/>
    <w:rsid w:val="00CA2919"/>
    <w:rsid w:val="00CA29CE"/>
    <w:rsid w:val="00CA2C56"/>
    <w:rsid w:val="00CA3030"/>
    <w:rsid w:val="00CA34C6"/>
    <w:rsid w:val="00CA3597"/>
    <w:rsid w:val="00CA3C31"/>
    <w:rsid w:val="00CA3E3B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898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364"/>
    <w:rsid w:val="00CB44DB"/>
    <w:rsid w:val="00CB4736"/>
    <w:rsid w:val="00CB480A"/>
    <w:rsid w:val="00CB4E0E"/>
    <w:rsid w:val="00CB4FA5"/>
    <w:rsid w:val="00CB558B"/>
    <w:rsid w:val="00CB56DB"/>
    <w:rsid w:val="00CB5823"/>
    <w:rsid w:val="00CB58DD"/>
    <w:rsid w:val="00CB58EF"/>
    <w:rsid w:val="00CB5901"/>
    <w:rsid w:val="00CB59AD"/>
    <w:rsid w:val="00CB5A9F"/>
    <w:rsid w:val="00CB5D68"/>
    <w:rsid w:val="00CB5EF8"/>
    <w:rsid w:val="00CB623B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B7D58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297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324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ACA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ABA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1FD"/>
    <w:rsid w:val="00CD52F0"/>
    <w:rsid w:val="00CD5AAA"/>
    <w:rsid w:val="00CD5BE9"/>
    <w:rsid w:val="00CD5C02"/>
    <w:rsid w:val="00CD61A1"/>
    <w:rsid w:val="00CD61E3"/>
    <w:rsid w:val="00CD6330"/>
    <w:rsid w:val="00CD63B9"/>
    <w:rsid w:val="00CD6575"/>
    <w:rsid w:val="00CD6814"/>
    <w:rsid w:val="00CD6C14"/>
    <w:rsid w:val="00CD6C6D"/>
    <w:rsid w:val="00CD6E0B"/>
    <w:rsid w:val="00CD7653"/>
    <w:rsid w:val="00CD787F"/>
    <w:rsid w:val="00CD7927"/>
    <w:rsid w:val="00CD7C41"/>
    <w:rsid w:val="00CE025E"/>
    <w:rsid w:val="00CE030D"/>
    <w:rsid w:val="00CE03B6"/>
    <w:rsid w:val="00CE05F2"/>
    <w:rsid w:val="00CE05F4"/>
    <w:rsid w:val="00CE07E2"/>
    <w:rsid w:val="00CE09BC"/>
    <w:rsid w:val="00CE0B21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C6F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6FE"/>
    <w:rsid w:val="00CF3ABC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4EC"/>
    <w:rsid w:val="00CF5A90"/>
    <w:rsid w:val="00CF5BED"/>
    <w:rsid w:val="00CF5E97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B74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448"/>
    <w:rsid w:val="00D02556"/>
    <w:rsid w:val="00D027F5"/>
    <w:rsid w:val="00D02C36"/>
    <w:rsid w:val="00D02C7A"/>
    <w:rsid w:val="00D02E17"/>
    <w:rsid w:val="00D034B4"/>
    <w:rsid w:val="00D03D81"/>
    <w:rsid w:val="00D0434F"/>
    <w:rsid w:val="00D0438E"/>
    <w:rsid w:val="00D04898"/>
    <w:rsid w:val="00D04A64"/>
    <w:rsid w:val="00D04FC8"/>
    <w:rsid w:val="00D05393"/>
    <w:rsid w:val="00D0554D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9EF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3D"/>
    <w:rsid w:val="00D12EA8"/>
    <w:rsid w:val="00D13031"/>
    <w:rsid w:val="00D137C9"/>
    <w:rsid w:val="00D13880"/>
    <w:rsid w:val="00D13BBC"/>
    <w:rsid w:val="00D13C0A"/>
    <w:rsid w:val="00D13CCD"/>
    <w:rsid w:val="00D14204"/>
    <w:rsid w:val="00D1420A"/>
    <w:rsid w:val="00D145FE"/>
    <w:rsid w:val="00D14734"/>
    <w:rsid w:val="00D1495E"/>
    <w:rsid w:val="00D1515B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455"/>
    <w:rsid w:val="00D26586"/>
    <w:rsid w:val="00D26795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317"/>
    <w:rsid w:val="00D344C9"/>
    <w:rsid w:val="00D34D10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F24"/>
    <w:rsid w:val="00D37131"/>
    <w:rsid w:val="00D37C2D"/>
    <w:rsid w:val="00D404CE"/>
    <w:rsid w:val="00D40925"/>
    <w:rsid w:val="00D4098F"/>
    <w:rsid w:val="00D40D19"/>
    <w:rsid w:val="00D40E25"/>
    <w:rsid w:val="00D40E68"/>
    <w:rsid w:val="00D40E78"/>
    <w:rsid w:val="00D41009"/>
    <w:rsid w:val="00D41198"/>
    <w:rsid w:val="00D41231"/>
    <w:rsid w:val="00D4130A"/>
    <w:rsid w:val="00D41360"/>
    <w:rsid w:val="00D4149D"/>
    <w:rsid w:val="00D41901"/>
    <w:rsid w:val="00D41C67"/>
    <w:rsid w:val="00D41CD0"/>
    <w:rsid w:val="00D41E09"/>
    <w:rsid w:val="00D420BE"/>
    <w:rsid w:val="00D421D9"/>
    <w:rsid w:val="00D422E4"/>
    <w:rsid w:val="00D42316"/>
    <w:rsid w:val="00D4236C"/>
    <w:rsid w:val="00D429DA"/>
    <w:rsid w:val="00D42B32"/>
    <w:rsid w:val="00D42B71"/>
    <w:rsid w:val="00D430D9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AAA"/>
    <w:rsid w:val="00D46D60"/>
    <w:rsid w:val="00D46F1F"/>
    <w:rsid w:val="00D46F2D"/>
    <w:rsid w:val="00D47129"/>
    <w:rsid w:val="00D471EF"/>
    <w:rsid w:val="00D473C6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EC0"/>
    <w:rsid w:val="00D51F84"/>
    <w:rsid w:val="00D52200"/>
    <w:rsid w:val="00D52460"/>
    <w:rsid w:val="00D5294C"/>
    <w:rsid w:val="00D52ACC"/>
    <w:rsid w:val="00D52E1D"/>
    <w:rsid w:val="00D53688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7E2"/>
    <w:rsid w:val="00D56896"/>
    <w:rsid w:val="00D56C31"/>
    <w:rsid w:val="00D56D65"/>
    <w:rsid w:val="00D56FFD"/>
    <w:rsid w:val="00D572B2"/>
    <w:rsid w:val="00D57452"/>
    <w:rsid w:val="00D575A2"/>
    <w:rsid w:val="00D57752"/>
    <w:rsid w:val="00D57839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1147"/>
    <w:rsid w:val="00D61EE1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3C8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BC5"/>
    <w:rsid w:val="00D64C4C"/>
    <w:rsid w:val="00D64CB8"/>
    <w:rsid w:val="00D64F1C"/>
    <w:rsid w:val="00D650EE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CE3"/>
    <w:rsid w:val="00D70F5E"/>
    <w:rsid w:val="00D70F87"/>
    <w:rsid w:val="00D7123A"/>
    <w:rsid w:val="00D71A5F"/>
    <w:rsid w:val="00D724DF"/>
    <w:rsid w:val="00D73347"/>
    <w:rsid w:val="00D7367E"/>
    <w:rsid w:val="00D73A3C"/>
    <w:rsid w:val="00D73A6B"/>
    <w:rsid w:val="00D73C7C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8EE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588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55E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09C"/>
    <w:rsid w:val="00D97109"/>
    <w:rsid w:val="00D972F9"/>
    <w:rsid w:val="00D97356"/>
    <w:rsid w:val="00D974D3"/>
    <w:rsid w:val="00D9758C"/>
    <w:rsid w:val="00D9772D"/>
    <w:rsid w:val="00D97BD6"/>
    <w:rsid w:val="00D97CAD"/>
    <w:rsid w:val="00D97D11"/>
    <w:rsid w:val="00D97E86"/>
    <w:rsid w:val="00DA018B"/>
    <w:rsid w:val="00DA0680"/>
    <w:rsid w:val="00DA0D5D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B18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785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849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504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4F93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0F6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1F87"/>
    <w:rsid w:val="00DD2210"/>
    <w:rsid w:val="00DD2249"/>
    <w:rsid w:val="00DD242B"/>
    <w:rsid w:val="00DD2862"/>
    <w:rsid w:val="00DD2FE5"/>
    <w:rsid w:val="00DD3401"/>
    <w:rsid w:val="00DD3430"/>
    <w:rsid w:val="00DD3480"/>
    <w:rsid w:val="00DD3565"/>
    <w:rsid w:val="00DD47A8"/>
    <w:rsid w:val="00DD4851"/>
    <w:rsid w:val="00DD49D3"/>
    <w:rsid w:val="00DD511B"/>
    <w:rsid w:val="00DD52E9"/>
    <w:rsid w:val="00DD5514"/>
    <w:rsid w:val="00DD5534"/>
    <w:rsid w:val="00DD5565"/>
    <w:rsid w:val="00DD5AFD"/>
    <w:rsid w:val="00DD6374"/>
    <w:rsid w:val="00DD6396"/>
    <w:rsid w:val="00DD63EF"/>
    <w:rsid w:val="00DD6633"/>
    <w:rsid w:val="00DD6969"/>
    <w:rsid w:val="00DD6C70"/>
    <w:rsid w:val="00DD6CED"/>
    <w:rsid w:val="00DD6DA2"/>
    <w:rsid w:val="00DD7377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5D0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6BD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019"/>
    <w:rsid w:val="00DF0220"/>
    <w:rsid w:val="00DF02EC"/>
    <w:rsid w:val="00DF0AC1"/>
    <w:rsid w:val="00DF0B0F"/>
    <w:rsid w:val="00DF0D33"/>
    <w:rsid w:val="00DF0E63"/>
    <w:rsid w:val="00DF109B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DF7F0E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5BC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4C4"/>
    <w:rsid w:val="00E05A43"/>
    <w:rsid w:val="00E05B03"/>
    <w:rsid w:val="00E05CEE"/>
    <w:rsid w:val="00E0613C"/>
    <w:rsid w:val="00E06730"/>
    <w:rsid w:val="00E06AF4"/>
    <w:rsid w:val="00E06C07"/>
    <w:rsid w:val="00E071EC"/>
    <w:rsid w:val="00E07686"/>
    <w:rsid w:val="00E07D17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FA"/>
    <w:rsid w:val="00E11C22"/>
    <w:rsid w:val="00E11CAF"/>
    <w:rsid w:val="00E11EB8"/>
    <w:rsid w:val="00E1211C"/>
    <w:rsid w:val="00E125EE"/>
    <w:rsid w:val="00E12775"/>
    <w:rsid w:val="00E12A5A"/>
    <w:rsid w:val="00E12C93"/>
    <w:rsid w:val="00E12DAD"/>
    <w:rsid w:val="00E13226"/>
    <w:rsid w:val="00E1351C"/>
    <w:rsid w:val="00E136AE"/>
    <w:rsid w:val="00E1387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B19"/>
    <w:rsid w:val="00E14E2C"/>
    <w:rsid w:val="00E150B1"/>
    <w:rsid w:val="00E151CB"/>
    <w:rsid w:val="00E15352"/>
    <w:rsid w:val="00E154A1"/>
    <w:rsid w:val="00E1582F"/>
    <w:rsid w:val="00E15F6A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CBE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3D5"/>
    <w:rsid w:val="00E26455"/>
    <w:rsid w:val="00E2690E"/>
    <w:rsid w:val="00E272FE"/>
    <w:rsid w:val="00E2789C"/>
    <w:rsid w:val="00E27C81"/>
    <w:rsid w:val="00E3043F"/>
    <w:rsid w:val="00E30517"/>
    <w:rsid w:val="00E30596"/>
    <w:rsid w:val="00E3070A"/>
    <w:rsid w:val="00E307E4"/>
    <w:rsid w:val="00E30858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51"/>
    <w:rsid w:val="00E347CD"/>
    <w:rsid w:val="00E34D6E"/>
    <w:rsid w:val="00E34EF9"/>
    <w:rsid w:val="00E34F08"/>
    <w:rsid w:val="00E35657"/>
    <w:rsid w:val="00E35736"/>
    <w:rsid w:val="00E35DF1"/>
    <w:rsid w:val="00E35F47"/>
    <w:rsid w:val="00E362BC"/>
    <w:rsid w:val="00E3648F"/>
    <w:rsid w:val="00E365D2"/>
    <w:rsid w:val="00E36A3E"/>
    <w:rsid w:val="00E37080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B2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6F"/>
    <w:rsid w:val="00E53FD0"/>
    <w:rsid w:val="00E54042"/>
    <w:rsid w:val="00E5476E"/>
    <w:rsid w:val="00E54BF4"/>
    <w:rsid w:val="00E54D33"/>
    <w:rsid w:val="00E5503E"/>
    <w:rsid w:val="00E55582"/>
    <w:rsid w:val="00E55ABF"/>
    <w:rsid w:val="00E55BED"/>
    <w:rsid w:val="00E56699"/>
    <w:rsid w:val="00E57057"/>
    <w:rsid w:val="00E5711F"/>
    <w:rsid w:val="00E5765B"/>
    <w:rsid w:val="00E577DA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69A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826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3F4F"/>
    <w:rsid w:val="00E73F86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4B55"/>
    <w:rsid w:val="00E850F7"/>
    <w:rsid w:val="00E85279"/>
    <w:rsid w:val="00E852E4"/>
    <w:rsid w:val="00E85483"/>
    <w:rsid w:val="00E85920"/>
    <w:rsid w:val="00E859CA"/>
    <w:rsid w:val="00E85FB1"/>
    <w:rsid w:val="00E86057"/>
    <w:rsid w:val="00E860DE"/>
    <w:rsid w:val="00E861F7"/>
    <w:rsid w:val="00E86647"/>
    <w:rsid w:val="00E86BA9"/>
    <w:rsid w:val="00E86FCF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1CC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CD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1B3"/>
    <w:rsid w:val="00E952E8"/>
    <w:rsid w:val="00E9533A"/>
    <w:rsid w:val="00E95490"/>
    <w:rsid w:val="00E955A8"/>
    <w:rsid w:val="00E95754"/>
    <w:rsid w:val="00E959FC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0D4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D05"/>
    <w:rsid w:val="00EA0E05"/>
    <w:rsid w:val="00EA0E10"/>
    <w:rsid w:val="00EA1027"/>
    <w:rsid w:val="00EA12C3"/>
    <w:rsid w:val="00EA1665"/>
    <w:rsid w:val="00EA1881"/>
    <w:rsid w:val="00EA1B4A"/>
    <w:rsid w:val="00EA20D9"/>
    <w:rsid w:val="00EA2271"/>
    <w:rsid w:val="00EA24FF"/>
    <w:rsid w:val="00EA2730"/>
    <w:rsid w:val="00EA2D9B"/>
    <w:rsid w:val="00EA342F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80"/>
    <w:rsid w:val="00EA5EB9"/>
    <w:rsid w:val="00EA5F39"/>
    <w:rsid w:val="00EA6192"/>
    <w:rsid w:val="00EA6336"/>
    <w:rsid w:val="00EA6506"/>
    <w:rsid w:val="00EA667E"/>
    <w:rsid w:val="00EA66F6"/>
    <w:rsid w:val="00EA673B"/>
    <w:rsid w:val="00EA6DF7"/>
    <w:rsid w:val="00EA708C"/>
    <w:rsid w:val="00EA7163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9E3"/>
    <w:rsid w:val="00EB1033"/>
    <w:rsid w:val="00EB12AB"/>
    <w:rsid w:val="00EB13F0"/>
    <w:rsid w:val="00EB1705"/>
    <w:rsid w:val="00EB177A"/>
    <w:rsid w:val="00EB187D"/>
    <w:rsid w:val="00EB1A7B"/>
    <w:rsid w:val="00EB2435"/>
    <w:rsid w:val="00EB2680"/>
    <w:rsid w:val="00EB269A"/>
    <w:rsid w:val="00EB2B2A"/>
    <w:rsid w:val="00EB2C33"/>
    <w:rsid w:val="00EB2C3C"/>
    <w:rsid w:val="00EB3275"/>
    <w:rsid w:val="00EB338E"/>
    <w:rsid w:val="00EB3495"/>
    <w:rsid w:val="00EB35D4"/>
    <w:rsid w:val="00EB384B"/>
    <w:rsid w:val="00EB3953"/>
    <w:rsid w:val="00EB3C7D"/>
    <w:rsid w:val="00EB3CE0"/>
    <w:rsid w:val="00EB3DB0"/>
    <w:rsid w:val="00EB3DE5"/>
    <w:rsid w:val="00EB410B"/>
    <w:rsid w:val="00EB42C8"/>
    <w:rsid w:val="00EB43F9"/>
    <w:rsid w:val="00EB4938"/>
    <w:rsid w:val="00EB4A13"/>
    <w:rsid w:val="00EB4C01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4EE"/>
    <w:rsid w:val="00EB76F3"/>
    <w:rsid w:val="00EB7832"/>
    <w:rsid w:val="00EB7B45"/>
    <w:rsid w:val="00EB7C50"/>
    <w:rsid w:val="00EB7D21"/>
    <w:rsid w:val="00EB7E4D"/>
    <w:rsid w:val="00EB7FE8"/>
    <w:rsid w:val="00EC0207"/>
    <w:rsid w:val="00EC0293"/>
    <w:rsid w:val="00EC06DD"/>
    <w:rsid w:val="00EC0A4B"/>
    <w:rsid w:val="00EC0BE4"/>
    <w:rsid w:val="00EC0EAE"/>
    <w:rsid w:val="00EC0ECE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397"/>
    <w:rsid w:val="00EC555C"/>
    <w:rsid w:val="00EC5589"/>
    <w:rsid w:val="00EC558B"/>
    <w:rsid w:val="00EC55B5"/>
    <w:rsid w:val="00EC571B"/>
    <w:rsid w:val="00EC5A0B"/>
    <w:rsid w:val="00EC5A47"/>
    <w:rsid w:val="00EC5B3B"/>
    <w:rsid w:val="00EC5ECD"/>
    <w:rsid w:val="00EC5F1A"/>
    <w:rsid w:val="00EC6337"/>
    <w:rsid w:val="00EC6B1B"/>
    <w:rsid w:val="00EC6D68"/>
    <w:rsid w:val="00EC7183"/>
    <w:rsid w:val="00EC71AB"/>
    <w:rsid w:val="00EC7349"/>
    <w:rsid w:val="00EC7480"/>
    <w:rsid w:val="00EC7858"/>
    <w:rsid w:val="00ED00B4"/>
    <w:rsid w:val="00ED022F"/>
    <w:rsid w:val="00ED04CE"/>
    <w:rsid w:val="00ED0DE8"/>
    <w:rsid w:val="00ED0EB9"/>
    <w:rsid w:val="00ED0F1B"/>
    <w:rsid w:val="00ED1206"/>
    <w:rsid w:val="00ED1447"/>
    <w:rsid w:val="00ED199D"/>
    <w:rsid w:val="00ED19B6"/>
    <w:rsid w:val="00ED1A39"/>
    <w:rsid w:val="00ED2207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AB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729"/>
    <w:rsid w:val="00ED699D"/>
    <w:rsid w:val="00ED69D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8B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9CC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EED"/>
    <w:rsid w:val="00EF405C"/>
    <w:rsid w:val="00EF447D"/>
    <w:rsid w:val="00EF48B7"/>
    <w:rsid w:val="00EF493B"/>
    <w:rsid w:val="00EF4F32"/>
    <w:rsid w:val="00EF51BD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3A3"/>
    <w:rsid w:val="00EF7614"/>
    <w:rsid w:val="00EF7878"/>
    <w:rsid w:val="00F000F0"/>
    <w:rsid w:val="00F00180"/>
    <w:rsid w:val="00F002BF"/>
    <w:rsid w:val="00F006E4"/>
    <w:rsid w:val="00F00923"/>
    <w:rsid w:val="00F00C9D"/>
    <w:rsid w:val="00F00DA0"/>
    <w:rsid w:val="00F01034"/>
    <w:rsid w:val="00F01537"/>
    <w:rsid w:val="00F017CB"/>
    <w:rsid w:val="00F0197D"/>
    <w:rsid w:val="00F01A58"/>
    <w:rsid w:val="00F01E3C"/>
    <w:rsid w:val="00F0222F"/>
    <w:rsid w:val="00F02302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8B8"/>
    <w:rsid w:val="00F04173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E7C"/>
    <w:rsid w:val="00F11F0D"/>
    <w:rsid w:val="00F11FE0"/>
    <w:rsid w:val="00F12027"/>
    <w:rsid w:val="00F124CB"/>
    <w:rsid w:val="00F128F4"/>
    <w:rsid w:val="00F12B2D"/>
    <w:rsid w:val="00F12B3D"/>
    <w:rsid w:val="00F12D63"/>
    <w:rsid w:val="00F1301B"/>
    <w:rsid w:val="00F13420"/>
    <w:rsid w:val="00F134F0"/>
    <w:rsid w:val="00F138CE"/>
    <w:rsid w:val="00F13EB3"/>
    <w:rsid w:val="00F13FAF"/>
    <w:rsid w:val="00F1403E"/>
    <w:rsid w:val="00F1415B"/>
    <w:rsid w:val="00F1476B"/>
    <w:rsid w:val="00F149F8"/>
    <w:rsid w:val="00F14E62"/>
    <w:rsid w:val="00F14FA7"/>
    <w:rsid w:val="00F152A1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7FC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4FD6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53D"/>
    <w:rsid w:val="00F266D8"/>
    <w:rsid w:val="00F26886"/>
    <w:rsid w:val="00F2699C"/>
    <w:rsid w:val="00F26AF5"/>
    <w:rsid w:val="00F26D40"/>
    <w:rsid w:val="00F27414"/>
    <w:rsid w:val="00F276D2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B4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570"/>
    <w:rsid w:val="00F369F3"/>
    <w:rsid w:val="00F370CB"/>
    <w:rsid w:val="00F377A2"/>
    <w:rsid w:val="00F37922"/>
    <w:rsid w:val="00F3793C"/>
    <w:rsid w:val="00F37AEF"/>
    <w:rsid w:val="00F40273"/>
    <w:rsid w:val="00F40744"/>
    <w:rsid w:val="00F407A9"/>
    <w:rsid w:val="00F40E45"/>
    <w:rsid w:val="00F411DF"/>
    <w:rsid w:val="00F4125D"/>
    <w:rsid w:val="00F413EE"/>
    <w:rsid w:val="00F415BA"/>
    <w:rsid w:val="00F417C2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151"/>
    <w:rsid w:val="00F454BB"/>
    <w:rsid w:val="00F45685"/>
    <w:rsid w:val="00F45713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950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5A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4D8A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994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C62"/>
    <w:rsid w:val="00F61FDE"/>
    <w:rsid w:val="00F620AE"/>
    <w:rsid w:val="00F622E3"/>
    <w:rsid w:val="00F62377"/>
    <w:rsid w:val="00F62652"/>
    <w:rsid w:val="00F628E5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46C"/>
    <w:rsid w:val="00F669E3"/>
    <w:rsid w:val="00F66A26"/>
    <w:rsid w:val="00F67A85"/>
    <w:rsid w:val="00F70164"/>
    <w:rsid w:val="00F7038D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45"/>
    <w:rsid w:val="00F7564B"/>
    <w:rsid w:val="00F76337"/>
    <w:rsid w:val="00F763DF"/>
    <w:rsid w:val="00F7654D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9B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2D"/>
    <w:rsid w:val="00F81F57"/>
    <w:rsid w:val="00F82847"/>
    <w:rsid w:val="00F82A41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54F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523"/>
    <w:rsid w:val="00F90779"/>
    <w:rsid w:val="00F90BEE"/>
    <w:rsid w:val="00F90C86"/>
    <w:rsid w:val="00F90FD6"/>
    <w:rsid w:val="00F910E4"/>
    <w:rsid w:val="00F91495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5B8"/>
    <w:rsid w:val="00F94737"/>
    <w:rsid w:val="00F9473D"/>
    <w:rsid w:val="00F9495D"/>
    <w:rsid w:val="00F94C27"/>
    <w:rsid w:val="00F94E27"/>
    <w:rsid w:val="00F95013"/>
    <w:rsid w:val="00F951BD"/>
    <w:rsid w:val="00F954B7"/>
    <w:rsid w:val="00F95661"/>
    <w:rsid w:val="00F9585C"/>
    <w:rsid w:val="00F9632D"/>
    <w:rsid w:val="00F96339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E1"/>
    <w:rsid w:val="00FA035E"/>
    <w:rsid w:val="00FA04BE"/>
    <w:rsid w:val="00FA0509"/>
    <w:rsid w:val="00FA0C01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4F5"/>
    <w:rsid w:val="00FA2526"/>
    <w:rsid w:val="00FA2729"/>
    <w:rsid w:val="00FA2AB0"/>
    <w:rsid w:val="00FA375C"/>
    <w:rsid w:val="00FA3C84"/>
    <w:rsid w:val="00FA4557"/>
    <w:rsid w:val="00FA4A21"/>
    <w:rsid w:val="00FA4E85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DBA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1E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19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5B2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6F8D"/>
    <w:rsid w:val="00FC72E1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1A8D"/>
    <w:rsid w:val="00FD1E72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59"/>
    <w:rsid w:val="00FD6F9D"/>
    <w:rsid w:val="00FD7001"/>
    <w:rsid w:val="00FD7240"/>
    <w:rsid w:val="00FD72D9"/>
    <w:rsid w:val="00FD73AE"/>
    <w:rsid w:val="00FD778A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F9B"/>
    <w:rsid w:val="00FE45D2"/>
    <w:rsid w:val="00FE4815"/>
    <w:rsid w:val="00FE4AD0"/>
    <w:rsid w:val="00FE4B47"/>
    <w:rsid w:val="00FE5172"/>
    <w:rsid w:val="00FE51F9"/>
    <w:rsid w:val="00FE5410"/>
    <w:rsid w:val="00FE5538"/>
    <w:rsid w:val="00FE5977"/>
    <w:rsid w:val="00FE5CD5"/>
    <w:rsid w:val="00FE5DB0"/>
    <w:rsid w:val="00FE5E36"/>
    <w:rsid w:val="00FE61A2"/>
    <w:rsid w:val="00FE627C"/>
    <w:rsid w:val="00FE6398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7A8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38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00CDC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numPr>
        <w:numId w:val="0"/>
      </w:num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DO NOT USE_h2 Char,h2 Char,h21 Char,H2 Char,Head2A Char,2 Char,UNDERRUBRIK 1-2 Char,标题 2 Char,Header 2 Char,Header2 Char,22 Char,heading2 Char,2nd level Char,H21 Char,H22 Char,H23 Char,H24 Char,H25 Char,R2 Char,E2 Char,†berschrift 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styleId="NoSpacing">
    <w:name w:val="No Spacing"/>
    <w:uiPriority w:val="1"/>
    <w:qFormat/>
    <w:rsid w:val="00152803"/>
    <w:rPr>
      <w:rFonts w:ascii="Calibri" w:eastAsia="Malgun Gothic" w:hAnsi="Calibri"/>
      <w:sz w:val="22"/>
      <w:szCs w:val="22"/>
      <w:lang w:val="en-GB"/>
    </w:rPr>
  </w:style>
  <w:style w:type="character" w:customStyle="1" w:styleId="emailstyle15">
    <w:name w:val="emailstyle15"/>
    <w:semiHidden/>
    <w:rsid w:val="00E054C4"/>
    <w:rPr>
      <w:color w:val="000000"/>
    </w:rPr>
  </w:style>
  <w:style w:type="paragraph" w:customStyle="1" w:styleId="References">
    <w:name w:val="References"/>
    <w:basedOn w:val="Normal"/>
    <w:rsid w:val="00633940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numbering" w:customStyle="1" w:styleId="StyleBulleted1">
    <w:name w:val="Style Bulleted1"/>
    <w:rsid w:val="00330B14"/>
  </w:style>
  <w:style w:type="numbering" w:customStyle="1" w:styleId="StyleBulletedSymbolsymbolLeft025Hanging0253">
    <w:name w:val="Style Bulleted Symbol (symbol) Left:  0.25&quot; Hanging:  0.25&quot;3"/>
    <w:basedOn w:val="NoList"/>
    <w:rsid w:val="00330B14"/>
  </w:style>
  <w:style w:type="numbering" w:customStyle="1" w:styleId="StyleBulletedSymbolsymbolLeft025Hanging02511">
    <w:name w:val="Style Bulleted Symbol (symbol) Left:  0.25&quot; Hanging:  0.25&quot;11"/>
    <w:basedOn w:val="NoList"/>
    <w:rsid w:val="00330B14"/>
  </w:style>
  <w:style w:type="numbering" w:customStyle="1" w:styleId="StyleBulletedSymbolsymbolLeft025Hanging0251">
    <w:name w:val="Style Bulleted Symbol (symbol) Left:  0.25&quot; Hanging:  0.25&quot;1"/>
    <w:basedOn w:val="NoList"/>
    <w:rsid w:val="009A47B4"/>
    <w:pPr>
      <w:numPr>
        <w:numId w:val="11"/>
      </w:numPr>
    </w:pPr>
  </w:style>
  <w:style w:type="character" w:customStyle="1" w:styleId="apple-converted-space">
    <w:name w:val="apple-converted-space"/>
    <w:rsid w:val="00272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file:///Users/Moon/Documents/0.%20Work/00.%203GPP%20RAN1%20Meetings/(201910)%20RAN1_98b_Chongqing/Docs/R1-1910376.zip" TargetMode="External"/><Relationship Id="rId26" Type="http://schemas.openxmlformats.org/officeDocument/2006/relationships/hyperlink" Target="file:///Users/Moon/Documents/0.%20Work/00.%203GPP%20RAN1%20Meetings/(201910)%20RAN1_98b_Chongqing/Docs/R1-1911174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file:///Users/Moon/Documents/0.%20Work/00.%203GPP%20RAN1%20Meetings/(201910)%20RAN1_98b_Chongqing/Docs/R1-1910520.zip" TargetMode="External"/><Relationship Id="rId34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file:///Users/Moon/Documents/0.%20Work/00.%203GPP%20RAN1%20Meetings/(201910)%20RAN1_98b_Chongqing/Docs/R1-1910335.zip" TargetMode="External"/><Relationship Id="rId25" Type="http://schemas.openxmlformats.org/officeDocument/2006/relationships/hyperlink" Target="file:///Users/Moon/Documents/0.%20Work/00.%203GPP%20RAN1%20Meetings/(201910)%20RAN1_98b_Chongqing/Docs/R1-1911072.zip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file:///Users/Moon/Documents/0.%20Work/00.%203GPP%20RAN1%20Meetings/(201910)%20RAN1_98b_Chongqing/Docs/R1-1910301.zip" TargetMode="External"/><Relationship Id="rId20" Type="http://schemas.openxmlformats.org/officeDocument/2006/relationships/hyperlink" Target="file:///Users/Moon/Documents/0.%20Work/00.%203GPP%20RAN1%20Meetings/(201910)%20RAN1_98b_Chongqing/Docs/R1-1910478.zip" TargetMode="External"/><Relationship Id="rId29" Type="http://schemas.openxmlformats.org/officeDocument/2006/relationships/hyperlink" Target="file:///Users/Moon/Documents/0.%20Work/00.%203GPP%20RAN1%20Meetings/(201910)%20RAN1_98b_Chongqing/Docs/R1-1911336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file:///Users/Moon/Documents/0.%20Work/00.%203GPP%20RAN1%20Meetings/(201910)%20RAN1_98b_Chongqing/Docs/R1-1910786.zip" TargetMode="External"/><Relationship Id="rId32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file:///Users/Moon/Documents/0.%20Work/00.%203GPP%20RAN1%20Meetings/(201910)%20RAN1_98b_Chongqing/Docs/R1-1910220.zip" TargetMode="External"/><Relationship Id="rId23" Type="http://schemas.openxmlformats.org/officeDocument/2006/relationships/hyperlink" Target="file:///Users/Moon/Documents/0.%20Work/00.%203GPP%20RAN1%20Meetings/(201910)%20RAN1_98b_Chongqing/Docs/R1-1910704.zip" TargetMode="External"/><Relationship Id="rId28" Type="http://schemas.openxmlformats.org/officeDocument/2006/relationships/hyperlink" Target="file:///Users/Moon/Documents/0.%20Work/00.%203GPP%20RAN1%20Meetings/(201910)%20RAN1_98b_Chongqing/Docs/R1-1911283.zip" TargetMode="External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file:///Users/Moon/Documents/0.%20Work/00.%203GPP%20RAN1%20Meetings/(201910)%20RAN1_98b_Chongqing/Docs/R1-1910396.zip" TargetMode="External"/><Relationship Id="rId31" Type="http://schemas.openxmlformats.org/officeDocument/2006/relationships/hyperlink" Target="file:///C:\Users\Moon\Documents\0.%20Work\00.%203GPP%20RAN1%20Meetings\R1-1905863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file:///Users/Moon/Documents/0.%20Work/00.%203GPP%20RAN1%20Meetings/(201910)%20RAN1_98b_Chongqing/Docs/R1-1910148.zip" TargetMode="External"/><Relationship Id="rId22" Type="http://schemas.openxmlformats.org/officeDocument/2006/relationships/hyperlink" Target="file:///Users/Moon/Documents/0.%20Work/00.%203GPP%20RAN1%20Meetings/(201910)%20RAN1_98b_Chongqing/Docs/R1-1910541.zip" TargetMode="External"/><Relationship Id="rId27" Type="http://schemas.openxmlformats.org/officeDocument/2006/relationships/hyperlink" Target="file:///Users/Moon/Documents/0.%20Work/00.%203GPP%20RAN1%20Meetings/(201910)%20RAN1_98b_Chongqing/Docs/R1-1911211.zip" TargetMode="External"/><Relationship Id="rId30" Type="http://schemas.openxmlformats.org/officeDocument/2006/relationships/hyperlink" Target="file:///C:\Users\Moon\Documents\0.%20Work\00.%203GPP%20RAN1%20Meetings\R1-1905788.zip" TargetMode="External"/><Relationship Id="rId35" Type="http://schemas.openxmlformats.org/officeDocument/2006/relationships/fontTable" Target="fontTable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C0E83BD-27D4-574D-BD7B-23758FCA5F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99B6041D-C913-F94E-8852-53A833C8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8</TotalTime>
  <Pages>6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12294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MoonIl Lee</cp:lastModifiedBy>
  <cp:revision>5</cp:revision>
  <cp:lastPrinted>2016-05-08T07:33:00Z</cp:lastPrinted>
  <dcterms:created xsi:type="dcterms:W3CDTF">2019-10-18T08:48:00Z</dcterms:created>
  <dcterms:modified xsi:type="dcterms:W3CDTF">2019-10-18T08:57:00Z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2019-02-24 22:44:27Z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1566802930</vt:lpwstr>
  </property>
</Properties>
</file>